
<file path=[Content_Types].xml><?xml version="1.0" encoding="utf-8"?>
<Types xmlns="http://schemas.openxmlformats.org/package/2006/content-types">
  <Default Extension="xml" ContentType="application/xml"/>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0E88BDFA">
      <w:pPr>
        <w:widowControl/>
        <w:jc w:val="left"/>
        <w:sectPr>
          <w:headerReference r:id="rId3" w:type="first"/>
          <w:footerReference r:id="rId4" w:type="first"/>
          <w:pgSz w:w="11906" w:h="16838"/>
          <w:pgMar w:top="1440" w:right="1800" w:bottom="1440" w:left="1800" w:header="0" w:footer="0" w:gutter="0"/>
          <w:cols w:space="425" w:num="1"/>
          <w:docGrid w:type="lines" w:linePitch="312" w:charSpace="0"/>
        </w:sectPr>
      </w:pPr>
      <w:r>
        <mc:AlternateContent>
          <mc:Choice Requires="wps">
            <w:drawing>
              <wp:anchor distT="0" distB="0" distL="114300" distR="114300" simplePos="0" relativeHeight="251663360" behindDoc="0" locked="0" layoutInCell="1" allowOverlap="1">
                <wp:simplePos x="0" y="0"/>
                <wp:positionH relativeFrom="column">
                  <wp:posOffset>1682115</wp:posOffset>
                </wp:positionH>
                <wp:positionV relativeFrom="paragraph">
                  <wp:posOffset>8491855</wp:posOffset>
                </wp:positionV>
                <wp:extent cx="2887980" cy="445135"/>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2887980"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559C99">
                            <w:pPr>
                              <w:keepNext w:val="0"/>
                              <w:keepLines w:val="0"/>
                              <w:pageBreakBefore w:val="0"/>
                              <w:widowControl w:val="0"/>
                              <w:kinsoku/>
                              <w:wordWrap/>
                              <w:overflowPunct/>
                              <w:topLinePunct w:val="0"/>
                              <w:autoSpaceDE/>
                              <w:autoSpaceDN/>
                              <w:bidi w:val="0"/>
                              <w:adjustRightInd/>
                              <w:snapToGrid/>
                              <w:spacing w:line="500" w:lineRule="exact"/>
                              <w:jc w:val="right"/>
                              <w:textAlignment w:val="auto"/>
                              <w:rPr>
                                <w:rFonts w:hint="default" w:ascii="思源黑体 CN Regular" w:hAnsi="思源黑体 CN Regular" w:eastAsia="思源黑体 CN Regular" w:cs="思源黑体 CN Regular"/>
                                <w:color w:val="404040" w:themeColor="text1" w:themeTint="BF"/>
                                <w:sz w:val="36"/>
                                <w:szCs w:val="36"/>
                                <w:lang w:val="en-US" w:eastAsia="zh-CN"/>
                                <w14:textFill>
                                  <w14:solidFill>
                                    <w14:schemeClr w14:val="tx1">
                                      <w14:lumMod w14:val="75000"/>
                                      <w14:lumOff w14:val="25000"/>
                                    </w14:schemeClr>
                                  </w14:solidFill>
                                </w14:textFill>
                              </w:rPr>
                            </w:pPr>
                            <w:r>
                              <w:rPr>
                                <w:rFonts w:hint="eastAsia" w:ascii="思源黑体 CN Regular" w:hAnsi="思源黑体 CN Regular" w:eastAsia="思源黑体 CN Regular" w:cs="思源黑体 CN Regular"/>
                                <w:color w:val="404040" w:themeColor="text1" w:themeTint="BF"/>
                                <w:sz w:val="36"/>
                                <w:szCs w:val="36"/>
                                <w:lang w:val="en-US" w:eastAsia="zh-CN"/>
                                <w14:textFill>
                                  <w14:solidFill>
                                    <w14:schemeClr w14:val="tx1">
                                      <w14:lumMod w14:val="75000"/>
                                      <w14:lumOff w14:val="25000"/>
                                    </w14:schemeClr>
                                  </w14:solidFill>
                                </w14:textFill>
                              </w:rPr>
                              <w:t>语文出版社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2.45pt;margin-top:668.65pt;height:35.05pt;width:227.4pt;z-index:251663360;mso-width-relative:page;mso-height-relative:page;" filled="f" stroked="f" coordsize="21600,21600" o:gfxdata="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4uqiN4AAAANAQAADwAAAAAAAAAB&#10;ACAAAAAiAAAAZHJzL2Rvd25yZXYueG1sUEsBAhQAFAAAAAgAh07iQFyRQyZDAgAAdgQAAA4AAAAA&#10;AAAAAQAgAAAALQEAAGRycy9lMm9Eb2MueG1sUEsFBgAAAAAGAAYAWQEAAOIFAAAAAA==&#10;">
                <v:fill on="f" focussize="0,0"/>
                <v:stroke on="f" weight="0.5pt"/>
                <v:imagedata o:title=""/>
                <o:lock v:ext="edit" aspectratio="f"/>
                <v:textbox>
                  <w:txbxContent>
                    <w:p w14:paraId="22559C99">
                      <w:pPr>
                        <w:keepNext w:val="0"/>
                        <w:keepLines w:val="0"/>
                        <w:pageBreakBefore w:val="0"/>
                        <w:widowControl w:val="0"/>
                        <w:kinsoku/>
                        <w:wordWrap/>
                        <w:overflowPunct/>
                        <w:topLinePunct w:val="0"/>
                        <w:autoSpaceDE/>
                        <w:autoSpaceDN/>
                        <w:bidi w:val="0"/>
                        <w:adjustRightInd/>
                        <w:snapToGrid/>
                        <w:spacing w:line="500" w:lineRule="exact"/>
                        <w:jc w:val="right"/>
                        <w:textAlignment w:val="auto"/>
                        <w:rPr>
                          <w:rFonts w:hint="default" w:ascii="思源黑体 CN Regular" w:hAnsi="思源黑体 CN Regular" w:eastAsia="思源黑体 CN Regular" w:cs="思源黑体 CN Regular"/>
                          <w:color w:val="404040" w:themeColor="text1" w:themeTint="BF"/>
                          <w:sz w:val="36"/>
                          <w:szCs w:val="36"/>
                          <w:lang w:val="en-US" w:eastAsia="zh-CN"/>
                          <w14:textFill>
                            <w14:solidFill>
                              <w14:schemeClr w14:val="tx1">
                                <w14:lumMod w14:val="75000"/>
                                <w14:lumOff w14:val="25000"/>
                              </w14:schemeClr>
                            </w14:solidFill>
                          </w14:textFill>
                        </w:rPr>
                      </w:pPr>
                      <w:r>
                        <w:rPr>
                          <w:rFonts w:hint="eastAsia" w:ascii="思源黑体 CN Regular" w:hAnsi="思源黑体 CN Regular" w:eastAsia="思源黑体 CN Regular" w:cs="思源黑体 CN Regular"/>
                          <w:color w:val="404040" w:themeColor="text1" w:themeTint="BF"/>
                          <w:sz w:val="36"/>
                          <w:szCs w:val="36"/>
                          <w:lang w:val="en-US" w:eastAsia="zh-CN"/>
                          <w14:textFill>
                            <w14:solidFill>
                              <w14:schemeClr w14:val="tx1">
                                <w14:lumMod w14:val="75000"/>
                                <w14:lumOff w14:val="25000"/>
                              </w14:schemeClr>
                            </w14:solidFill>
                          </w14:textFill>
                        </w:rPr>
                        <w:t>语文出版社</w:t>
                      </w:r>
                    </w:p>
                  </w:txbxContent>
                </v:textbox>
              </v:shape>
            </w:pict>
          </mc:Fallback>
        </mc:AlternateContent>
      </w:r>
      <w:r>
        <w:rPr>
          <w:sz w:val="21"/>
        </w:rPr>
        <mc:AlternateContent>
          <mc:Choice Requires="wpg">
            <w:drawing>
              <wp:anchor distT="0" distB="0" distL="114300" distR="114300" simplePos="0" relativeHeight="251664384" behindDoc="0" locked="0" layoutInCell="1" allowOverlap="1">
                <wp:simplePos x="0" y="0"/>
                <wp:positionH relativeFrom="column">
                  <wp:posOffset>4710430</wp:posOffset>
                </wp:positionH>
                <wp:positionV relativeFrom="paragraph">
                  <wp:posOffset>8610600</wp:posOffset>
                </wp:positionV>
                <wp:extent cx="782955" cy="207645"/>
                <wp:effectExtent l="0" t="0" r="17145" b="1905"/>
                <wp:wrapNone/>
                <wp:docPr id="45" name="组合 45"/>
                <wp:cNvGraphicFramePr/>
                <a:graphic xmlns:a="http://schemas.openxmlformats.org/drawingml/2006/main">
                  <a:graphicData uri="http://schemas.microsoft.com/office/word/2010/wordprocessingGroup">
                    <wpg:wgp>
                      <wpg:cNvGrpSpPr/>
                      <wpg:grpSpPr>
                        <a:xfrm>
                          <a:off x="0" y="0"/>
                          <a:ext cx="782955" cy="207645"/>
                          <a:chOff x="10154" y="860"/>
                          <a:chExt cx="1026" cy="272"/>
                        </a:xfrm>
                        <a:solidFill>
                          <a:srgbClr val="0070C0"/>
                        </a:solidFill>
                      </wpg:grpSpPr>
                      <wps:wsp>
                        <wps:cNvPr id="46" name="椭圆 9"/>
                        <wps:cNvSpPr/>
                        <wps:spPr>
                          <a:xfrm>
                            <a:off x="10154" y="860"/>
                            <a:ext cx="272" cy="272"/>
                          </a:xfrm>
                          <a:prstGeom prst="chevron">
                            <a:avLst/>
                          </a:prstGeom>
                          <a:solidFill>
                            <a:schemeClr val="accent4">
                              <a:lumMod val="7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7" name="椭圆 13"/>
                        <wps:cNvSpPr/>
                        <wps:spPr>
                          <a:xfrm>
                            <a:off x="10531" y="860"/>
                            <a:ext cx="272" cy="272"/>
                          </a:xfrm>
                          <a:prstGeom prst="chevron">
                            <a:avLst/>
                          </a:prstGeom>
                          <a:solidFill>
                            <a:schemeClr val="accent4">
                              <a:lumMod val="60000"/>
                              <a:lumOff val="40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8" name="椭圆 14"/>
                        <wps:cNvSpPr/>
                        <wps:spPr>
                          <a:xfrm>
                            <a:off x="10908" y="860"/>
                            <a:ext cx="272" cy="272"/>
                          </a:xfrm>
                          <a:prstGeom prst="chevron">
                            <a:avLst/>
                          </a:prstGeom>
                          <a:solidFill>
                            <a:schemeClr val="accent4"/>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370.9pt;margin-top:678pt;height:16.35pt;width:61.65pt;z-index:251664384;mso-width-relative:page;mso-height-relative:page;" coordorigin="10154,860" coordsize="1026,272" o:gfxdata="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">
                <o:lock v:ext="edit" aspectratio="f"/>
                <v:shape id="椭圆 9" o:spid="_x0000_s1026" o:spt="55" type="#_x0000_t55" style="position:absolute;left:10154;top:860;height:272;width:272;v-text-anchor:middle;" fillcolor="#604A7B [2407]" filled="t" stroked="f" coordsize="21600,21600" o:gfxdata="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FyursAAADb&#10;AAAADwAAAAAAAAABACAAAAAiAAAAZHJzL2Rvd25yZXYueG1sUEsBAhQAFAAAAAgAh07iQDMvBZ47&#10;AAAAOQAAABAAAAAAAAAAAQAgAAAACgEAAGRycy9zaGFwZXhtbC54bWxQSwUGAAAAAAYABgBbAQAA&#10;tAMAAAAA&#10;" adj="10800">
                  <v:fill on="t" focussize="0,0"/>
                  <v:stroke on="f" weight="1pt"/>
                  <v:imagedata o:title=""/>
                  <o:lock v:ext="edit" aspectratio="f"/>
                </v:shape>
                <v:shape id="椭圆 13" o:spid="_x0000_s1026" o:spt="55" type="#_x0000_t55" style="position:absolute;left:10531;top:860;height:272;width:272;v-text-anchor:middle;" fillcolor="#B3A2C7 [1943]" filled="t" stroked="f" coordsize="21600,21600" o:gfxdata="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36a+8AAAA&#10;2wAAAA8AAAAAAAAAAQAgAAAAIgAAAGRycy9kb3ducmV2LnhtbFBLAQIUABQAAAAIAIdO4kAzLwWe&#10;OwAAADkAAAAQAAAAAAAAAAEAIAAAAAsBAABkcnMvc2hhcGV4bWwueG1sUEsFBgAAAAAGAAYAWwEA&#10;ALUDAAAAAA==&#10;" adj="10800">
                  <v:fill on="t" focussize="0,0"/>
                  <v:stroke on="f" weight="1pt"/>
                  <v:imagedata o:title=""/>
                  <o:lock v:ext="edit" aspectratio="f"/>
                </v:shape>
                <v:shape id="椭圆 14" o:spid="_x0000_s1026" o:spt="55" type="#_x0000_t55" style="position:absolute;left:10908;top:860;height:272;width:272;v-text-anchor:middle;" fillcolor="#8064A2 [3207]" filled="t" stroked="f" coordsize="21600,21600" o:gfxdata="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9Nyt7gAAADbAAAA&#10;DwAAAAAAAAABACAAAAAiAAAAZHJzL2Rvd25yZXYueG1sUEsBAhQAFAAAAAgAh07iQDMvBZ47AAAA&#10;OQAAABAAAAAAAAAAAQAgAAAABwEAAGRycy9zaGFwZXhtbC54bWxQSwUGAAAAAAYABgBbAQAAsQMA&#10;AAAA&#10;" adj="10800">
                  <v:fill on="t" focussize="0,0"/>
                  <v:stroke on="f" weight="1pt"/>
                  <v:imagedata o:title=""/>
                  <o:lock v:ext="edit" aspectratio="f"/>
                </v:shape>
              </v:group>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-441960</wp:posOffset>
                </wp:positionH>
                <wp:positionV relativeFrom="paragraph">
                  <wp:posOffset>6694805</wp:posOffset>
                </wp:positionV>
                <wp:extent cx="6120130" cy="1006475"/>
                <wp:effectExtent l="0" t="0" r="0" b="0"/>
                <wp:wrapNone/>
                <wp:docPr id="19" name="文本框 19"/>
                <wp:cNvGraphicFramePr/>
                <a:graphic xmlns:a="http://schemas.openxmlformats.org/drawingml/2006/main">
                  <a:graphicData uri="http://schemas.microsoft.com/office/word/2010/wordprocessingShape">
                    <wps:wsp>
                      <wps:cNvSpPr txBox="1"/>
                      <wps:spPr>
                        <a:xfrm>
                          <a:off x="2276475" y="7536180"/>
                          <a:ext cx="6120130" cy="1006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4625AC">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思源黑体 CN Regular" w:hAnsi="思源黑体 CN Regular" w:eastAsia="思源黑体 CN Regular" w:cs="思源黑体 CN Regular"/>
                                <w:color w:val="595959" w:themeColor="text1" w:themeTint="A6"/>
                                <w:sz w:val="72"/>
                                <w:szCs w:val="72"/>
                                <w:lang w:val="en-US" w:eastAsia="zh-CN"/>
                                <w14:textFill>
                                  <w14:solidFill>
                                    <w14:schemeClr w14:val="tx1">
                                      <w14:lumMod w14:val="65000"/>
                                      <w14:lumOff w14:val="35000"/>
                                    </w14:schemeClr>
                                  </w14:solidFill>
                                </w14:textFill>
                              </w:rPr>
                            </w:pPr>
                            <w:r>
                              <w:rPr>
                                <w:rFonts w:hint="eastAsia" w:ascii="思源黑体 CN Regular" w:hAnsi="思源黑体 CN Regular" w:eastAsia="思源黑体 CN Regular" w:cs="思源黑体 CN Regular"/>
                                <w:color w:val="595959" w:themeColor="text1" w:themeTint="A6"/>
                                <w:sz w:val="72"/>
                                <w:szCs w:val="72"/>
                                <w:lang w:val="en-US" w:eastAsia="zh-CN"/>
                                <w14:textFill>
                                  <w14:solidFill>
                                    <w14:schemeClr w14:val="tx1">
                                      <w14:lumMod w14:val="65000"/>
                                      <w14:lumOff w14:val="3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pt;margin-top:527.15pt;height:79.25pt;width:481.9pt;z-index:251662336;mso-width-relative:page;mso-height-relative:page;" filled="f" stroked="f" coordsize="21600,21600" o:gfxdata="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ushE33QAAAA0BAAAP&#10;AAAAAAAAAAEAIAAAACIAAABkcnMvZG93bnJldi54bWxQSwECFAAUAAAACACHTuJAPIIzc0wCAACD&#10;BAAADgAAAAAAAAABACAAAAAsAQAAZHJzL2Uyb0RvYy54bWxQSwUGAAAAAAYABgBZAQAA6gUAAAAA&#10;">
                <v:fill on="f" focussize="0,0"/>
                <v:stroke on="f" weight="0.5pt"/>
                <v:imagedata o:title=""/>
                <o:lock v:ext="edit" aspectratio="f"/>
                <v:textbox>
                  <w:txbxContent>
                    <w:p w14:paraId="5F4625AC">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思源黑体 CN Regular" w:hAnsi="思源黑体 CN Regular" w:eastAsia="思源黑体 CN Regular" w:cs="思源黑体 CN Regular"/>
                          <w:color w:val="595959" w:themeColor="text1" w:themeTint="A6"/>
                          <w:sz w:val="72"/>
                          <w:szCs w:val="72"/>
                          <w:lang w:val="en-US" w:eastAsia="zh-CN"/>
                          <w14:textFill>
                            <w14:solidFill>
                              <w14:schemeClr w14:val="tx1">
                                <w14:lumMod w14:val="65000"/>
                                <w14:lumOff w14:val="35000"/>
                              </w14:schemeClr>
                            </w14:solidFill>
                          </w14:textFill>
                        </w:rPr>
                      </w:pPr>
                      <w:r>
                        <w:rPr>
                          <w:rFonts w:hint="eastAsia" w:ascii="思源黑体 CN Regular" w:hAnsi="思源黑体 CN Regular" w:eastAsia="思源黑体 CN Regular" w:cs="思源黑体 CN Regular"/>
                          <w:color w:val="595959" w:themeColor="text1" w:themeTint="A6"/>
                          <w:sz w:val="72"/>
                          <w:szCs w:val="72"/>
                          <w:lang w:val="en-US" w:eastAsia="zh-CN"/>
                          <w14:textFill>
                            <w14:solidFill>
                              <w14:schemeClr w14:val="tx1">
                                <w14:lumMod w14:val="65000"/>
                                <w14:lumOff w14:val="3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-441960</wp:posOffset>
                </wp:positionH>
                <wp:positionV relativeFrom="paragraph">
                  <wp:posOffset>5558790</wp:posOffset>
                </wp:positionV>
                <wp:extent cx="6120130" cy="1441450"/>
                <wp:effectExtent l="0" t="0" r="0" b="0"/>
                <wp:wrapNone/>
                <wp:docPr id="2052" name="文本框 2052"/>
                <wp:cNvGraphicFramePr/>
                <a:graphic xmlns:a="http://schemas.openxmlformats.org/drawingml/2006/main">
                  <a:graphicData uri="http://schemas.microsoft.com/office/word/2010/wordprocessingShape">
                    <wps:wsp>
                      <wps:cNvSpPr txBox="1"/>
                      <wps:spPr>
                        <a:xfrm>
                          <a:off x="1500505" y="6351905"/>
                          <a:ext cx="6120130" cy="1441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99EF1B">
                            <w:pPr>
                              <w:jc w:val="center"/>
                              <w:rPr>
                                <w:rFonts w:hint="eastAsia" w:ascii="思源黑体 CN Heavy" w:hAnsi="思源黑体 CN Heavy" w:eastAsia="思源黑体 CN Heavy" w:cs="思源黑体 CN Heavy"/>
                                <w:b w:val="0"/>
                                <w:bCs/>
                                <w:color w:val="604A7B" w:themeColor="accent4" w:themeShade="BF"/>
                                <w:sz w:val="100"/>
                                <w:szCs w:val="100"/>
                                <w:lang w:val="en-US" w:eastAsia="zh-CN"/>
                              </w:rPr>
                            </w:pPr>
                            <w:r>
                              <w:rPr>
                                <w:rFonts w:hint="eastAsia" w:ascii="思源黑体 CN Heavy" w:hAnsi="思源黑体 CN Heavy" w:eastAsia="思源黑体 CN Heavy" w:cs="思源黑体 CN Heavy"/>
                                <w:b w:val="0"/>
                                <w:bCs/>
                                <w:color w:val="604A7B" w:themeColor="accent4" w:themeShade="BF"/>
                                <w:sz w:val="100"/>
                                <w:szCs w:val="100"/>
                                <w:lang w:val="en-US" w:eastAsia="zh-CN"/>
                              </w:rPr>
                              <w:t>大学生职业生涯规划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8pt;margin-top:437.7pt;height:113.5pt;width:481.9pt;z-index:251661312;mso-width-relative:page;mso-height-relative:page;" filled="f" stroked="f" coordsize="21600,21600" o:gfxdata="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MdA/tHdAAAADAEA&#10;AA8AAAAAAAAAAQAgAAAAIgAAAGRycy9kb3ducmV2LnhtbFBLAQIUABQAAAAIAIdO4kBjSWMZTgIA&#10;AIcEAAAOAAAAAAAAAAEAIAAAACwBAABkcnMvZTJvRG9jLnhtbFBLBQYAAAAABgAGAFkBAADsBQAA&#10;AAA=&#10;">
                <v:fill on="f" focussize="0,0"/>
                <v:stroke on="f" weight="0.5pt"/>
                <v:imagedata o:title=""/>
                <o:lock v:ext="edit" aspectratio="f"/>
                <v:textbox>
                  <w:txbxContent>
                    <w:p w14:paraId="1B99EF1B">
                      <w:pPr>
                        <w:jc w:val="center"/>
                        <w:rPr>
                          <w:rFonts w:hint="eastAsia" w:ascii="思源黑体 CN Heavy" w:hAnsi="思源黑体 CN Heavy" w:eastAsia="思源黑体 CN Heavy" w:cs="思源黑体 CN Heavy"/>
                          <w:b w:val="0"/>
                          <w:bCs/>
                          <w:color w:val="604A7B" w:themeColor="accent4" w:themeShade="BF"/>
                          <w:sz w:val="100"/>
                          <w:szCs w:val="100"/>
                          <w:lang w:val="en-US" w:eastAsia="zh-CN"/>
                        </w:rPr>
                      </w:pPr>
                      <w:r>
                        <w:rPr>
                          <w:rFonts w:hint="eastAsia" w:ascii="思源黑体 CN Heavy" w:hAnsi="思源黑体 CN Heavy" w:eastAsia="思源黑体 CN Heavy" w:cs="思源黑体 CN Heavy"/>
                          <w:b w:val="0"/>
                          <w:bCs/>
                          <w:color w:val="604A7B" w:themeColor="accent4" w:themeShade="BF"/>
                          <w:sz w:val="100"/>
                          <w:szCs w:val="100"/>
                          <w:lang w:val="en-US" w:eastAsia="zh-CN"/>
                        </w:rPr>
                        <w:t>大学生职业生涯规划</w:t>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posOffset>-1142365</wp:posOffset>
                </wp:positionH>
                <wp:positionV relativeFrom="margin">
                  <wp:posOffset>-913765</wp:posOffset>
                </wp:positionV>
                <wp:extent cx="7559675" cy="10691495"/>
                <wp:effectExtent l="0" t="0" r="3175" b="14605"/>
                <wp:wrapNone/>
                <wp:docPr id="61" name="矩形 61"/>
                <wp:cNvGraphicFramePr/>
                <a:graphic xmlns:a="http://schemas.openxmlformats.org/drawingml/2006/main">
                  <a:graphicData uri="http://schemas.microsoft.com/office/word/2010/wordprocessingShape">
                    <wps:wsp>
                      <wps:cNvSpPr/>
                      <wps:spPr>
                        <a:xfrm>
                          <a:off x="0" y="0"/>
                          <a:ext cx="7559675" cy="106914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9.95pt;margin-top:-71.95pt;height:841.85pt;width:595.25pt;mso-position-horizontal-relative:margin;mso-position-vertical-relative:margin;z-index:251659264;v-text-anchor:middle;mso-width-relative:page;mso-height-relative:page;" fillcolor="#FFFFFF [3212]" filled="t" stroked="f" coordsize="21600,21600" o:gfxdata="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Nag8onYAAAADwEAAA8AAAAAAAAAAQAgAAAAIgAAAGRycy9kb3ducmV2LnhtbFBLAQIUABQAAAAI&#10;AIdO4kCsxxJEXwIAALgEAAAOAAAAAAAAAAEAIAAAACcBAABkcnMvZTJvRG9jLnhtbFBLBQYAAAAA&#10;BgAGAFkBAAD4BQAAAAA=&#10;">
                <v:fill on="t" focussize="0,0"/>
                <v:stroke on="f" weight="2pt"/>
                <v:imagedata o:title=""/>
                <o:lock v:ext="edit" aspectratio="f"/>
              </v:rect>
            </w:pict>
          </mc:Fallback>
        </mc:AlternateContent>
      </w:r>
      <w:r>
        <w:br w:type="page"/>
      </w:r>
      <w:r>
        <mc:AlternateContent>
          <mc:Choice Requires="wpg">
            <w:drawing>
              <wp:anchor distT="0" distB="0" distL="114300" distR="114300" simplePos="0" relativeHeight="251660288" behindDoc="0" locked="0" layoutInCell="1" allowOverlap="1">
                <wp:simplePos x="0" y="0"/>
                <wp:positionH relativeFrom="column">
                  <wp:posOffset>-1143000</wp:posOffset>
                </wp:positionH>
                <wp:positionV relativeFrom="paragraph">
                  <wp:posOffset>-914400</wp:posOffset>
                </wp:positionV>
                <wp:extent cx="7560310" cy="10691495"/>
                <wp:effectExtent l="0" t="0" r="2540" b="14605"/>
                <wp:wrapNone/>
                <wp:docPr id="68" name="组合 67"/>
                <wp:cNvGraphicFramePr/>
                <a:graphic xmlns:a="http://schemas.openxmlformats.org/drawingml/2006/main">
                  <a:graphicData uri="http://schemas.microsoft.com/office/word/2010/wordprocessingGroup">
                    <wpg:wgp>
                      <wpg:cNvGrpSpPr/>
                      <wpg:grpSpPr>
                        <a:xfrm>
                          <a:off x="0" y="0"/>
                          <a:ext cx="7560310" cy="10692000"/>
                          <a:chOff x="-100" y="-5"/>
                          <a:chExt cx="11906" cy="17020"/>
                        </a:xfrm>
                      </wpg:grpSpPr>
                      <wpg:grpSp>
                        <wpg:cNvPr id="67" name="组合 66"/>
                        <wpg:cNvGrpSpPr/>
                        <wpg:grpSpPr>
                          <a:xfrm>
                            <a:off x="-100" y="-5"/>
                            <a:ext cx="11906" cy="9913"/>
                            <a:chOff x="40" y="-5"/>
                            <a:chExt cx="11906" cy="9913"/>
                          </a:xfrm>
                        </wpg:grpSpPr>
                        <wps:wsp>
                          <wps:cNvPr id="56" name="任意多边形 55"/>
                          <wps:cNvSpPr/>
                          <wps:spPr>
                            <a:xfrm>
                              <a:off x="40" y="-5"/>
                              <a:ext cx="11906" cy="9396"/>
                            </a:xfrm>
                            <a:custGeom>
                              <a:avLst/>
                              <a:gdLst>
                                <a:gd name="connisteX0" fmla="*/ 0 w 7489190"/>
                                <a:gd name="connsiteY0" fmla="*/ 3952240 h 6731000"/>
                                <a:gd name="connisteX1" fmla="*/ 0 w 7489190"/>
                                <a:gd name="connsiteY1" fmla="*/ 0 h 6731000"/>
                                <a:gd name="connisteX2" fmla="*/ 7489190 w 7489190"/>
                                <a:gd name="connsiteY2" fmla="*/ 0 h 6731000"/>
                                <a:gd name="connisteX3" fmla="*/ 7489190 w 7489190"/>
                                <a:gd name="connsiteY3" fmla="*/ 5622290 h 6731000"/>
                                <a:gd name="connisteX4" fmla="*/ 4227195 w 7489190"/>
                                <a:gd name="connsiteY4" fmla="*/ 6731000 h 6731000"/>
                                <a:gd name="connisteX5" fmla="*/ 0 w 7489190"/>
                                <a:gd name="connsiteY5" fmla="*/ 3952240 h 67310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7489190" h="6731000">
                                  <a:moveTo>
                                    <a:pt x="0" y="3952240"/>
                                  </a:moveTo>
                                  <a:lnTo>
                                    <a:pt x="0" y="0"/>
                                  </a:lnTo>
                                  <a:lnTo>
                                    <a:pt x="7489190" y="0"/>
                                  </a:lnTo>
                                  <a:lnTo>
                                    <a:pt x="7489190" y="5622290"/>
                                  </a:lnTo>
                                  <a:lnTo>
                                    <a:pt x="4227195" y="6731000"/>
                                  </a:lnTo>
                                  <a:lnTo>
                                    <a:pt x="0" y="3952240"/>
                                  </a:lnTo>
                                  <a:close/>
                                </a:path>
                              </a:pathLst>
                            </a:custGeom>
                            <a:blipFill rotWithShape="1">
                              <a:blip r:embed="rId10"/>
                              <a:stretch>
                                <a:fillRect t="-14000" b="-9000"/>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 name="任意多边形 59"/>
                          <wps:cNvSpPr/>
                          <wps:spPr>
                            <a:xfrm>
                              <a:off x="40" y="5386"/>
                              <a:ext cx="11906" cy="4257"/>
                            </a:xfrm>
                            <a:custGeom>
                              <a:avLst/>
                              <a:gdLst>
                                <a:gd name="connsiteX0" fmla="*/ 2094 w 23792"/>
                                <a:gd name="connsiteY0" fmla="*/ 0 h 9012"/>
                                <a:gd name="connsiteX1" fmla="*/ 0 w 23792"/>
                                <a:gd name="connsiteY1" fmla="*/ 3875 h 9012"/>
                                <a:gd name="connsiteX2" fmla="*/ 23792 w 23792"/>
                                <a:gd name="connsiteY2" fmla="*/ 9012 h 9012"/>
                                <a:gd name="connsiteX3" fmla="*/ 14000 w 23792"/>
                                <a:gd name="connsiteY3" fmla="*/ 2331 h 9012"/>
                                <a:gd name="connsiteX4" fmla="*/ 8814 w 23792"/>
                                <a:gd name="connsiteY4" fmla="*/ 3879 h 9012"/>
                                <a:gd name="connsiteX5" fmla="*/ 2094 w 23792"/>
                                <a:gd name="connsiteY5" fmla="*/ 0 h 9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906" h="4257">
                                  <a:moveTo>
                                    <a:pt x="0" y="0"/>
                                  </a:moveTo>
                                  <a:lnTo>
                                    <a:pt x="6720" y="3879"/>
                                  </a:lnTo>
                                  <a:lnTo>
                                    <a:pt x="11906" y="2331"/>
                                  </a:lnTo>
                                  <a:lnTo>
                                    <a:pt x="11906" y="2709"/>
                                  </a:lnTo>
                                  <a:lnTo>
                                    <a:pt x="6720" y="4257"/>
                                  </a:lnTo>
                                  <a:lnTo>
                                    <a:pt x="0" y="378"/>
                                  </a:lnTo>
                                  <a:lnTo>
                                    <a:pt x="0" y="0"/>
                                  </a:lnTo>
                                  <a:close/>
                                </a:path>
                              </a:pathLst>
                            </a:custGeom>
                            <a:solidFill>
                              <a:schemeClr val="accent4">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8" name="任意多边形 57"/>
                          <wps:cNvSpPr/>
                          <wps:spPr>
                            <a:xfrm>
                              <a:off x="40" y="5652"/>
                              <a:ext cx="11906" cy="4257"/>
                            </a:xfrm>
                            <a:custGeom>
                              <a:avLst/>
                              <a:gdLst>
                                <a:gd name="connsiteX0" fmla="*/ 2094 w 23792"/>
                                <a:gd name="connsiteY0" fmla="*/ 0 h 9012"/>
                                <a:gd name="connsiteX1" fmla="*/ 0 w 23792"/>
                                <a:gd name="connsiteY1" fmla="*/ 3875 h 9012"/>
                                <a:gd name="connsiteX2" fmla="*/ 23792 w 23792"/>
                                <a:gd name="connsiteY2" fmla="*/ 9012 h 9012"/>
                                <a:gd name="connsiteX3" fmla="*/ 14000 w 23792"/>
                                <a:gd name="connsiteY3" fmla="*/ 2331 h 9012"/>
                                <a:gd name="connsiteX4" fmla="*/ 8814 w 23792"/>
                                <a:gd name="connsiteY4" fmla="*/ 3879 h 9012"/>
                                <a:gd name="connsiteX5" fmla="*/ 2094 w 23792"/>
                                <a:gd name="connsiteY5" fmla="*/ 0 h 90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906" h="4257">
                                  <a:moveTo>
                                    <a:pt x="0" y="0"/>
                                  </a:moveTo>
                                  <a:lnTo>
                                    <a:pt x="6720" y="3879"/>
                                  </a:lnTo>
                                  <a:lnTo>
                                    <a:pt x="11906" y="2331"/>
                                  </a:lnTo>
                                  <a:lnTo>
                                    <a:pt x="11906" y="2709"/>
                                  </a:lnTo>
                                  <a:lnTo>
                                    <a:pt x="6720" y="4257"/>
                                  </a:lnTo>
                                  <a:lnTo>
                                    <a:pt x="0" y="378"/>
                                  </a:lnTo>
                                  <a:lnTo>
                                    <a:pt x="0" y="0"/>
                                  </a:lnTo>
                                  <a:close/>
                                </a:path>
                              </a:pathLst>
                            </a:cu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grpSp>
                        <wpg:cNvPr id="66" name="组合 65"/>
                        <wpg:cNvGrpSpPr/>
                        <wpg:grpSpPr>
                          <a:xfrm>
                            <a:off x="-100" y="14475"/>
                            <a:ext cx="3156" cy="2540"/>
                            <a:chOff x="-100" y="14475"/>
                            <a:chExt cx="3156" cy="2540"/>
                          </a:xfrm>
                        </wpg:grpSpPr>
                        <wps:wsp>
                          <wps:cNvPr id="64" name="任意多边形 63"/>
                          <wps:cNvSpPr/>
                          <wps:spPr>
                            <a:xfrm>
                              <a:off x="-100" y="14737"/>
                              <a:ext cx="2891" cy="2278"/>
                            </a:xfrm>
                            <a:custGeom>
                              <a:avLst/>
                              <a:gdLst/>
                              <a:ahLst/>
                              <a:cxnLst>
                                <a:cxn ang="3cd4">
                                  <a:pos x="hc" y="t"/>
                                </a:cxn>
                                <a:cxn ang="cd2">
                                  <a:pos x="l" y="vc"/>
                                </a:cxn>
                                <a:cxn ang="cd4">
                                  <a:pos x="hc" y="b"/>
                                </a:cxn>
                                <a:cxn ang="0">
                                  <a:pos x="r" y="vc"/>
                                </a:cxn>
                              </a:cxnLst>
                              <a:rect l="l" t="t" r="r" b="b"/>
                              <a:pathLst>
                                <a:path w="2891" h="2278">
                                  <a:moveTo>
                                    <a:pt x="0" y="0"/>
                                  </a:moveTo>
                                  <a:lnTo>
                                    <a:pt x="1827" y="435"/>
                                  </a:lnTo>
                                  <a:lnTo>
                                    <a:pt x="2891" y="2278"/>
                                  </a:lnTo>
                                  <a:lnTo>
                                    <a:pt x="2513" y="2278"/>
                                  </a:lnTo>
                                  <a:lnTo>
                                    <a:pt x="1638" y="762"/>
                                  </a:lnTo>
                                  <a:lnTo>
                                    <a:pt x="0" y="372"/>
                                  </a:lnTo>
                                  <a:lnTo>
                                    <a:pt x="0" y="0"/>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5" name="任意多边形 64"/>
                          <wps:cNvSpPr/>
                          <wps:spPr>
                            <a:xfrm>
                              <a:off x="-100" y="14475"/>
                              <a:ext cx="3157" cy="2540"/>
                            </a:xfrm>
                            <a:custGeom>
                              <a:avLst/>
                              <a:gdLst/>
                              <a:ahLst/>
                              <a:cxnLst>
                                <a:cxn ang="3cd4">
                                  <a:pos x="hc" y="t"/>
                                </a:cxn>
                                <a:cxn ang="cd2">
                                  <a:pos x="l" y="vc"/>
                                </a:cxn>
                                <a:cxn ang="cd4">
                                  <a:pos x="hc" y="b"/>
                                </a:cxn>
                                <a:cxn ang="0">
                                  <a:pos x="r" y="vc"/>
                                </a:cxn>
                              </a:cxnLst>
                              <a:rect l="l" t="t" r="r" b="b"/>
                              <a:pathLst>
                                <a:path w="3157" h="2540">
                                  <a:moveTo>
                                    <a:pt x="0" y="0"/>
                                  </a:moveTo>
                                  <a:lnTo>
                                    <a:pt x="1960" y="466"/>
                                  </a:lnTo>
                                  <a:lnTo>
                                    <a:pt x="3157" y="2540"/>
                                  </a:lnTo>
                                  <a:lnTo>
                                    <a:pt x="2779" y="2540"/>
                                  </a:lnTo>
                                  <a:lnTo>
                                    <a:pt x="1771" y="794"/>
                                  </a:lnTo>
                                  <a:lnTo>
                                    <a:pt x="0" y="372"/>
                                  </a:lnTo>
                                  <a:lnTo>
                                    <a:pt x="0" y="0"/>
                                  </a:lnTo>
                                  <a:close/>
                                </a:path>
                              </a:pathLst>
                            </a:cu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wgp>
                  </a:graphicData>
                </a:graphic>
              </wp:anchor>
            </w:drawing>
          </mc:Choice>
          <mc:Fallback>
            <w:pict>
              <v:group id="组合 67" o:spid="_x0000_s1026" o:spt="203" style="position:absolute;left:0pt;margin-left:-90pt;margin-top:-72pt;height:841.85pt;width:595.3pt;z-index:251660288;mso-width-relative:page;mso-height-relative:page;" coordorigin="-100,-5" coordsize="11906,17020" o:gfxdata="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Fhgsxu0&#10;AAAAIgEAABkAAABkcnMvX3JlbHMvZTJvRG9jLnhtbC5yZWxzhY/LCsIwEEX3gv8QZm/TuhCRpm5E&#10;cCv1A4ZkmkabB0kU+/cG3CgILude7jlMu3/aiT0oJuOdgKaqgZGTXhmnBVz642oLLGV0CifvSMBM&#10;CfbdctGeacJcRmk0IbFCcUnAmHPYcZ7kSBZT5QO50gw+WszljJoHlDfUxNd1veHxkwHdF5OdlIB4&#10;Ug2wfg7F/J/th8FIOnh5t+TyDwU3trgLEKOmLMCSMvgOm+oaSAPvWv71WfcC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">
                <o:lock v:ext="edit" aspectratio="f"/>
                <v:group id="组合 66" o:spid="_x0000_s1026" o:spt="203" style="position:absolute;left:-100;top:-5;height:9913;width:11906;" coordorigin="40,-5" coordsize="11906,9913" o:gfxdata="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4XocvwAAANsAAAAPAAAAAAAAAAEAIAAAACIAAABkcnMvZG93bnJldi54&#10;bWxQSwECFAAUAAAACACHTuJAMy8FnjsAAAA5AAAAFQAAAAAAAAABACAAAAAOAQAAZHJzL2dyb3Vw&#10;c2hhcGV4bWwueG1sUEsFBgAAAAAGAAYAYAEAAMsDAAAAAA==&#10;">
                  <o:lock v:ext="edit" aspectratio="f"/>
                  <v:shape id="任意多边形 55" o:spid="_x0000_s1026" o:spt="100" style="position:absolute;left:40;top:-5;height:9396;width:11906;v-text-anchor:middle;" filled="t" stroked="f" coordsize="7489190,6731000" o:gfxdata="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ik8rvQAA&#10;ANsAAAAPAAAAAAAAAAEAIAAAACIAAABkcnMvZG93bnJldi54bWxQSwECFAAUAAAACACHTuJAMy8F&#10;njsAAAA5AAAAEAAAAAAAAAABACAAAAAMAQAAZHJzL3NoYXBleG1sLnhtbFBLBQYAAAAABgAGAFsB&#10;AAC2AwAAAAA=&#10;" path="m0,3952240l0,0,7489190,0,7489190,5622290,4227195,6731000,0,3952240xe">
                    <v:path o:connectlocs="0,5517;0,0;11906,0;11906,7848;6720,9396;0,5517" o:connectangles="0,0,0,0,0,0"/>
                    <v:fill type="frame" on="t" focussize="0,0" recolor="t" rotate="t" r:id="rId10"/>
                    <v:stroke on="f" weight="2pt"/>
                    <v:imagedata o:title=""/>
                    <o:lock v:ext="edit" aspectratio="f"/>
                  </v:shape>
                  <v:shape id="任意多边形 59" o:spid="_x0000_s1026" o:spt="100" style="position:absolute;left:40;top:5386;height:4257;width:11906;v-text-anchor:middle;" fillcolor="#B3A2C7 [1943]" filled="t" stroked="f" coordsize="11906,4257" o:gfxdata="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K+aJugAAANsA&#10;AAAPAAAAAAAAAAEAIAAAACIAAABkcnMvZG93bnJldi54bWxQSwECFAAUAAAACACHTuJAMy8FnjsA&#10;AAA5AAAAEAAAAAAAAAABACAAAAAJAQAAZHJzL3NoYXBleG1sLnhtbFBLBQYAAAAABgAGAFsBAACz&#10;AwAAAAA=&#10;" path="m0,0l6720,3879,11906,2331,11906,2709,6720,4257,0,378,0,0xe">
                    <v:path o:connectlocs="1047,0;0,1830;11906,4257;7005,1101;4410,1832;1047,0" o:connectangles="0,0,0,0,0,0"/>
                    <v:fill on="t" focussize="0,0"/>
                    <v:stroke on="f" weight="2pt"/>
                    <v:imagedata o:title=""/>
                    <o:lock v:ext="edit" aspectratio="f"/>
                  </v:shape>
                  <v:shape id="任意多边形 57" o:spid="_x0000_s1026" o:spt="100" style="position:absolute;left:40;top:5652;height:4257;width:11906;v-text-anchor:middle;" fillcolor="#8064A2 [3207]" filled="t" stroked="f" coordsize="11906,4257" o:gfxdata="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uNuPLgAAADbAAAA&#10;DwAAAAAAAAABACAAAAAiAAAAZHJzL2Rvd25yZXYueG1sUEsBAhQAFAAAAAgAh07iQDMvBZ47AAAA&#10;OQAAABAAAAAAAAAAAQAgAAAABwEAAGRycy9zaGFwZXhtbC54bWxQSwUGAAAAAAYABgBbAQAAsQMA&#10;AAAA&#10;" path="m0,0l6720,3879,11906,2331,11906,2709,6720,4257,0,378,0,0xe">
                    <v:path o:connectlocs="1047,0;0,1830;11906,4257;7005,1101;4410,1832;1047,0" o:connectangles="0,0,0,0,0,0"/>
                    <v:fill on="t" focussize="0,0"/>
                    <v:stroke on="f" weight="2pt"/>
                    <v:imagedata o:title=""/>
                    <o:lock v:ext="edit" aspectratio="f"/>
                  </v:shape>
                </v:group>
                <v:group id="组合 65" o:spid="_x0000_s1026" o:spt="203" style="position:absolute;left:-100;top:14475;height:2540;width:3156;" coordorigin="-100,14475" coordsize="3156,2540"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o:lock v:ext="edit" aspectratio="f"/>
                  <v:shape id="任意多边形 63" o:spid="_x0000_s1026" o:spt="100" style="position:absolute;left:-100;top:14737;height:2278;width:2891;v-text-anchor:middle;" fillcolor="#D9D9D9 [2732]" filled="t" stroked="f" coordsize="2891,2278" o:gfxdata="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zg7O8AAAA&#10;2wAAAA8AAAAAAAAAAQAgAAAAIgAAAGRycy9kb3ducmV2LnhtbFBLAQIUABQAAAAIAIdO4kAzLwWe&#10;OwAAADkAAAAQAAAAAAAAAAEAIAAAAAsBAABkcnMvc2hhcGV4bWwueG1sUEsFBgAAAAAGAAYAWwEA&#10;ALUDAAAAAA==&#10;" path="m0,0l1827,435,2891,2278,2513,2278,1638,762,0,372,0,0xe">
                    <v:path o:connectlocs="1445,0;0,1139;1445,2278;2891,1139" o:connectangles="247,164,82,0"/>
                    <v:fill on="t" focussize="0,0"/>
                    <v:stroke on="f" weight="2pt"/>
                    <v:imagedata o:title=""/>
                    <o:lock v:ext="edit" aspectratio="f"/>
                  </v:shape>
                  <v:shape id="任意多边形 64" o:spid="_x0000_s1026" o:spt="100" style="position:absolute;left:-100;top:14475;height:2540;width:3157;v-text-anchor:middle;" fillcolor="#604A7B [2407]" filled="t" stroked="f" coordsize="3157,2540" o:gfxdata="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HaMS/&#10;AAAA2wAAAA8AAAAAAAAAAQAgAAAAIgAAAGRycy9kb3ducmV2LnhtbFBLAQIUABQAAAAIAIdO4kAz&#10;LwWeOwAAADkAAAAQAAAAAAAAAAEAIAAAAA4BAABkcnMvc2hhcGV4bWwueG1sUEsFBgAAAAAGAAYA&#10;WwEAALgDAAAAAA==&#10;" path="m0,0l1960,466,3157,2540,2779,2540,1771,794,0,372,0,0xe">
                    <v:path o:connectlocs="1578,0;0,1270;1578,2540;3157,1270" o:connectangles="247,164,82,0"/>
                    <v:fill on="t" focussize="0,0"/>
                    <v:stroke on="f" weight="2pt"/>
                    <v:imagedata o:title=""/>
                    <o:lock v:ext="edit" aspectratio="f"/>
                  </v:shape>
                </v:group>
              </v:group>
            </w:pict>
          </mc:Fallback>
        </mc:AlternateContent>
      </w:r>
    </w:p>
    <w:p w14:paraId="2B3F846E">
      <w:pPr>
        <w:jc w:val="cente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t>课时分配表</w:t>
      </w:r>
    </w:p>
    <w:tbl>
      <w:tblPr>
        <w:tblStyle w:val="7"/>
        <w:tblW w:w="10772" w:type="dxa"/>
        <w:jc w:val="center"/>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Layout w:type="autofit"/>
        <w:tblCellMar>
          <w:top w:w="0" w:type="dxa"/>
          <w:left w:w="108" w:type="dxa"/>
          <w:bottom w:w="0" w:type="dxa"/>
          <w:right w:w="108" w:type="dxa"/>
        </w:tblCellMar>
      </w:tblPr>
      <w:tblGrid>
        <w:gridCol w:w="1241"/>
        <w:gridCol w:w="5562"/>
        <w:gridCol w:w="1831"/>
        <w:gridCol w:w="2138"/>
      </w:tblGrid>
      <w:tr w14:paraId="166EAD1B">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562" w:type="dxa"/>
            <w:tcBorders>
              <w:tl2br w:val="nil"/>
              <w:tr2bl w:val="nil"/>
            </w:tcBorders>
            <w:shd w:val="clear" w:color="auto" w:fill="B2A1C7" w:themeFill="accent4" w:themeFillTint="99"/>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831" w:type="dxa"/>
            <w:tcBorders>
              <w:tl2br w:val="nil"/>
              <w:tr2bl w:val="nil"/>
            </w:tcBorders>
            <w:shd w:val="clear" w:color="auto" w:fill="CCC0D9" w:themeFill="accent4" w:themeFillTint="66"/>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138" w:type="dxa"/>
            <w:tcBorders>
              <w:tl2br w:val="nil"/>
              <w:tr2bl w:val="nil"/>
            </w:tcBorders>
            <w:shd w:val="clear" w:color="auto" w:fill="B2A1C7" w:themeFill="accent4" w:themeFillTint="99"/>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562"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识得庐山真面目——认识职业生涯</w:t>
            </w:r>
          </w:p>
        </w:tc>
        <w:tc>
          <w:tcPr>
            <w:tcW w:w="1831" w:type="dxa"/>
            <w:tcBorders>
              <w:tl2br w:val="nil"/>
              <w:tr2bl w:val="nil"/>
            </w:tcBorders>
            <w:shd w:val="clear" w:color="auto" w:fill="CCC0D9" w:themeFill="accent4" w:themeFillTint="66"/>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138"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562"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遇见未知的自己——自我探索</w:t>
            </w:r>
          </w:p>
        </w:tc>
        <w:tc>
          <w:tcPr>
            <w:tcW w:w="1831" w:type="dxa"/>
            <w:tcBorders>
              <w:tl2br w:val="nil"/>
              <w:tr2bl w:val="nil"/>
            </w:tcBorders>
            <w:shd w:val="clear" w:color="auto" w:fill="CCC0D9" w:themeFill="accent4" w:themeFillTint="66"/>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138"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562"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规划精彩的人生——探索职业环境</w:t>
            </w:r>
          </w:p>
        </w:tc>
        <w:tc>
          <w:tcPr>
            <w:tcW w:w="1831" w:type="dxa"/>
            <w:tcBorders>
              <w:tl2br w:val="nil"/>
              <w:tr2bl w:val="nil"/>
            </w:tcBorders>
            <w:shd w:val="clear" w:color="auto" w:fill="CCC0D9" w:themeFill="accent4" w:themeFillTint="66"/>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138"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562"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给自己一个支点——职业生涯决策</w:t>
            </w:r>
          </w:p>
        </w:tc>
        <w:tc>
          <w:tcPr>
            <w:tcW w:w="1831" w:type="dxa"/>
            <w:tcBorders>
              <w:tl2br w:val="nil"/>
              <w:tr2bl w:val="nil"/>
            </w:tcBorders>
            <w:shd w:val="clear" w:color="auto" w:fill="CCC0D9" w:themeFill="accent4" w:themeFillTint="66"/>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138"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562"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插上腾飞的翅膀——开发职业素养</w:t>
            </w:r>
          </w:p>
        </w:tc>
        <w:tc>
          <w:tcPr>
            <w:tcW w:w="1831" w:type="dxa"/>
            <w:tcBorders>
              <w:tl2br w:val="nil"/>
              <w:tr2bl w:val="nil"/>
            </w:tcBorders>
            <w:shd w:val="clear" w:color="auto" w:fill="CCC0D9" w:themeFill="accent4" w:themeFillTint="66"/>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138"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562"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主动追求高效能——管理你的时间</w:t>
            </w:r>
          </w:p>
        </w:tc>
        <w:tc>
          <w:tcPr>
            <w:tcW w:w="1831" w:type="dxa"/>
            <w:tcBorders>
              <w:tl2br w:val="nil"/>
              <w:tr2bl w:val="nil"/>
            </w:tcBorders>
            <w:shd w:val="clear" w:color="auto" w:fill="CCC0D9" w:themeFill="accent4" w:themeFillTint="66"/>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138"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562"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书写自己的人生——职业生涯规划实施与控制</w:t>
            </w:r>
          </w:p>
        </w:tc>
        <w:tc>
          <w:tcPr>
            <w:tcW w:w="1831" w:type="dxa"/>
            <w:tcBorders>
              <w:tl2br w:val="nil"/>
              <w:tr2bl w:val="nil"/>
            </w:tcBorders>
            <w:shd w:val="clear" w:color="auto" w:fill="CCC0D9" w:themeFill="accent4" w:themeFillTint="66"/>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138"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562"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正确认识新世界——现代职业观念</w:t>
            </w:r>
          </w:p>
        </w:tc>
        <w:tc>
          <w:tcPr>
            <w:tcW w:w="1831" w:type="dxa"/>
            <w:tcBorders>
              <w:tl2br w:val="nil"/>
              <w:tr2bl w:val="nil"/>
            </w:tcBorders>
            <w:shd w:val="clear" w:color="auto" w:fill="CCC0D9" w:themeFill="accent4" w:themeFillTint="66"/>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4</w:t>
            </w:r>
          </w:p>
        </w:tc>
        <w:tc>
          <w:tcPr>
            <w:tcW w:w="2138"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562"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初入职场的我们——职场新人生存法则</w:t>
            </w:r>
          </w:p>
        </w:tc>
        <w:tc>
          <w:tcPr>
            <w:tcW w:w="1831" w:type="dxa"/>
            <w:tcBorders>
              <w:tl2br w:val="nil"/>
              <w:tr2bl w:val="nil"/>
            </w:tcBorders>
            <w:shd w:val="clear" w:color="auto" w:fill="CCC0D9" w:themeFill="accent4" w:themeFillTint="66"/>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138"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ashSmallGap" w:color="5F497A" w:themeColor="accent4" w:themeShade="BF" w:sz="4" w:space="0"/>
            <w:insideV w:val="dashSmallGap" w:color="5F497A" w:themeColor="accent4" w:themeShade="BF" w:sz="4" w:space="0"/>
          </w:tblBorders>
          <w:tblCellMar>
            <w:top w:w="0" w:type="dxa"/>
            <w:left w:w="108" w:type="dxa"/>
            <w:bottom w:w="0" w:type="dxa"/>
            <w:right w:w="108" w:type="dxa"/>
          </w:tblCellMar>
        </w:tblPrEx>
        <w:trPr>
          <w:trHeight w:val="850" w:hRule="atLeast"/>
          <w:jc w:val="center"/>
        </w:trPr>
        <w:tc>
          <w:tcPr>
            <w:tcW w:w="1241" w:type="dxa"/>
            <w:tcBorders>
              <w:tl2br w:val="nil"/>
              <w:tr2bl w:val="nil"/>
            </w:tcBorders>
            <w:shd w:val="clear" w:color="auto" w:fill="CCC0D9" w:themeFill="accent4" w:themeFillTint="66"/>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562"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831" w:type="dxa"/>
            <w:tcBorders>
              <w:tl2br w:val="nil"/>
              <w:tr2bl w:val="nil"/>
            </w:tcBorders>
            <w:shd w:val="clear" w:color="auto" w:fill="CCC0D9" w:themeFill="accent4" w:themeFillTint="66"/>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138"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12B1A11D">
      <w:r>
        <w:br w:type="page"/>
      </w:r>
    </w:p>
    <w:p w14:paraId="6E8E4B6E">
      <w:pPr>
        <w:jc w:val="center"/>
        <w:rPr>
          <w:rFonts w:hint="eastAsia" w:ascii="微软雅黑" w:hAnsi="微软雅黑" w:eastAsia="微软雅黑" w:cs="微软雅黑"/>
          <w:b w:val="0"/>
          <w:bCs w:val="0"/>
          <w:color w:val="604A7B" w:themeColor="accent4" w:themeShade="BF"/>
          <w:sz w:val="44"/>
          <w:szCs w:val="44"/>
          <w:lang w:eastAsia="zh-CN"/>
        </w:rPr>
      </w:pPr>
      <w:r>
        <w:rPr>
          <w:rFonts w:hint="eastAsia" w:ascii="微软雅黑" w:hAnsi="微软雅黑" w:eastAsia="微软雅黑" w:cs="微软雅黑"/>
          <w:b w:val="0"/>
          <w:bCs w:val="0"/>
          <w:color w:val="604A7B" w:themeColor="accent4" w:themeShade="BF"/>
          <w:sz w:val="44"/>
          <w:szCs w:val="44"/>
          <w:lang w:eastAsia="zh-CN"/>
        </w:rPr>
        <w:t>第</w:t>
      </w:r>
      <w:r>
        <w:rPr>
          <w:rFonts w:hint="eastAsia" w:ascii="微软雅黑" w:hAnsi="微软雅黑" w:eastAsia="微软雅黑" w:cs="微软雅黑"/>
          <w:b w:val="0"/>
          <w:bCs w:val="0"/>
          <w:color w:val="604A7B" w:themeColor="accent4" w:themeShade="BF"/>
          <w:sz w:val="44"/>
          <w:szCs w:val="44"/>
          <w:lang w:val="en-US" w:eastAsia="zh-CN"/>
        </w:rPr>
        <w:t>5</w:t>
      </w:r>
      <w:r>
        <w:rPr>
          <w:rFonts w:hint="eastAsia" w:ascii="微软雅黑" w:hAnsi="微软雅黑" w:eastAsia="微软雅黑" w:cs="微软雅黑"/>
          <w:b w:val="0"/>
          <w:bCs w:val="0"/>
          <w:color w:val="604A7B" w:themeColor="accent4" w:themeShade="BF"/>
          <w:sz w:val="44"/>
          <w:szCs w:val="44"/>
          <w:lang w:eastAsia="zh-CN"/>
        </w:rPr>
        <w:t>课  插上腾飞的翅膀——开发职业素养</w:t>
      </w:r>
    </w:p>
    <w:tbl>
      <w:tblPr>
        <w:tblStyle w:val="6"/>
        <w:tblW w:w="10772" w:type="dxa"/>
        <w:jc w:val="center"/>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Layout w:type="fixed"/>
        <w:tblCellMar>
          <w:top w:w="0" w:type="dxa"/>
          <w:left w:w="108" w:type="dxa"/>
          <w:bottom w:w="0" w:type="dxa"/>
          <w:right w:w="108" w:type="dxa"/>
        </w:tblCellMar>
      </w:tblPr>
      <w:tblGrid>
        <w:gridCol w:w="1627"/>
        <w:gridCol w:w="7404"/>
        <w:gridCol w:w="1741"/>
      </w:tblGrid>
      <w:tr w14:paraId="1C4BB73B">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B2A1C7" w:themeFill="accent4" w:themeFillTint="99"/>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9145" w:type="dxa"/>
            <w:gridSpan w:val="2"/>
            <w:tcBorders>
              <w:tl2br w:val="nil"/>
              <w:tr2bl w:val="nil"/>
            </w:tcBorders>
            <w:shd w:val="clear" w:color="auto" w:fill="E6E0EC" w:themeFill="accent4" w:themeFillTint="32"/>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插上腾飞的翅膀——开发职业素养</w:t>
            </w:r>
          </w:p>
        </w:tc>
      </w:tr>
      <w:tr w14:paraId="62CC0BFE">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B2A1C7" w:themeFill="accent4" w:themeFillTint="99"/>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9145" w:type="dxa"/>
            <w:gridSpan w:val="2"/>
            <w:tcBorders>
              <w:tl2br w:val="nil"/>
              <w:tr2bl w:val="nil"/>
            </w:tcBorders>
            <w:shd w:val="clear" w:color="auto" w:fill="E6E0EC" w:themeFill="accent4" w:themeFillTint="32"/>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3A10EA9E">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auto"/>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9145"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7EF74B2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了解素质与职业素质的基本知识。</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掌握职业素质的基本要求和内容。</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插上腾飞的翅膀——开发职业素养</w:t>
            </w:r>
            <w:r>
              <w:rPr>
                <w:rFonts w:hint="eastAsia" w:ascii="Times New Roman" w:hAnsi="宋体"/>
                <w:bCs/>
                <w:sz w:val="24"/>
                <w:szCs w:val="24"/>
              </w:rPr>
              <w:t>，明白职业素养在个人职业发展中的重要作用，形成对待自身优势、劣势必须实事求是的观念，形成脚踏实地提高个人职业素养的态度，为中华民族实现伟大复兴贡献个人力量。</w:t>
            </w:r>
          </w:p>
        </w:tc>
      </w:tr>
      <w:tr w14:paraId="575C5208">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B2A1C7" w:themeFill="accent4" w:themeFillTint="99"/>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9145" w:type="dxa"/>
            <w:gridSpan w:val="2"/>
            <w:tcBorders>
              <w:tl2br w:val="nil"/>
              <w:tr2bl w:val="nil"/>
            </w:tcBorders>
            <w:shd w:val="clear" w:color="auto" w:fill="E6E0EC" w:themeFill="accent4" w:themeFillTint="32"/>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职业素质概述</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职业素质的基本内容</w:t>
            </w:r>
          </w:p>
        </w:tc>
      </w:tr>
      <w:tr w14:paraId="32B5C5F0">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B2A1C7" w:themeFill="accent4" w:themeFillTint="99"/>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9145" w:type="dxa"/>
            <w:gridSpan w:val="2"/>
            <w:tcBorders>
              <w:tl2br w:val="nil"/>
              <w:tr2bl w:val="nil"/>
            </w:tcBorders>
            <w:shd w:val="clear" w:color="auto" w:fill="E6E0EC" w:themeFill="accent4" w:themeFillTint="32"/>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B2A1C7" w:themeFill="accent4" w:themeFillTint="99"/>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9145" w:type="dxa"/>
            <w:gridSpan w:val="2"/>
            <w:tcBorders>
              <w:tl2br w:val="nil"/>
              <w:tr2bl w:val="nil"/>
            </w:tcBorders>
            <w:shd w:val="clear" w:color="auto" w:fill="E6E0EC" w:themeFill="accent4" w:themeFillTint="32"/>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auto"/>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9145"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22B58006">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B2A1C7" w:themeFill="accent4" w:themeFillTint="99"/>
            <w:vAlign w:val="center"/>
          </w:tcPr>
          <w:p w14:paraId="5D9042A0">
            <w:pPr>
              <w:spacing w:line="360" w:lineRule="auto"/>
              <w:jc w:val="center"/>
              <w:rPr>
                <w:rFonts w:hint="eastAsia" w:ascii="微软雅黑" w:hAnsi="微软雅黑" w:eastAsia="微软雅黑" w:cs="微软雅黑"/>
                <w:b/>
                <w:bCs/>
                <w:color w:val="auto"/>
                <w:sz w:val="24"/>
                <w:szCs w:val="24"/>
              </w:rPr>
            </w:pPr>
            <w:r>
              <w:rPr>
                <w:rFonts w:hint="eastAsia" w:ascii="微软雅黑" w:hAnsi="微软雅黑" w:eastAsia="微软雅黑" w:cs="微软雅黑"/>
                <w:b/>
                <w:bCs/>
                <w:color w:val="auto"/>
                <w:sz w:val="24"/>
                <w:szCs w:val="24"/>
              </w:rPr>
              <w:t>教学过程</w:t>
            </w:r>
          </w:p>
        </w:tc>
        <w:tc>
          <w:tcPr>
            <w:tcW w:w="7404" w:type="dxa"/>
            <w:tcBorders>
              <w:tl2br w:val="nil"/>
              <w:tr2bl w:val="nil"/>
            </w:tcBorders>
            <w:shd w:val="clear" w:color="auto" w:fill="B2A1C7" w:themeFill="accent4" w:themeFillTint="99"/>
            <w:vAlign w:val="center"/>
          </w:tcPr>
          <w:p w14:paraId="697B473F">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主要教学内容及步骤</w:t>
            </w:r>
          </w:p>
        </w:tc>
        <w:tc>
          <w:tcPr>
            <w:tcW w:w="1741" w:type="dxa"/>
            <w:tcBorders>
              <w:tl2br w:val="nil"/>
              <w:tr2bl w:val="nil"/>
            </w:tcBorders>
            <w:shd w:val="clear" w:color="auto" w:fill="B2A1C7" w:themeFill="accent4" w:themeFillTint="99"/>
            <w:vAlign w:val="center"/>
          </w:tcPr>
          <w:p w14:paraId="4D7F4A50">
            <w:pPr>
              <w:spacing w:line="360" w:lineRule="auto"/>
              <w:jc w:val="center"/>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rPr>
              <w:t>设计意图</w:t>
            </w:r>
          </w:p>
        </w:tc>
      </w:tr>
      <w:tr w14:paraId="100C2790">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40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E46C0A" w:themeColor="accent6" w:themeShade="BF"/>
                <w:sz w:val="24"/>
                <w:szCs w:val="24"/>
              </w:rPr>
              <w:t>■</w:t>
            </w:r>
            <w:r>
              <w:rPr>
                <w:rFonts w:hint="eastAsia" w:ascii="Times New Roman" w:hAnsi="Times New Roman"/>
                <w:color w:val="E46C0A" w:themeColor="accent6" w:themeShade="BF"/>
                <w:sz w:val="24"/>
                <w:szCs w:val="24"/>
                <w:lang w:eastAsia="zh-CN"/>
              </w:rPr>
              <w:t>【学生】</w:t>
            </w:r>
            <w:r>
              <w:rPr>
                <w:rFonts w:hint="eastAsia" w:ascii="Times New Roman" w:hAnsi="Times New Roman"/>
                <w:color w:val="E46C0A" w:themeColor="accent6" w:themeShade="BF"/>
                <w:sz w:val="24"/>
                <w:szCs w:val="24"/>
              </w:rPr>
              <w:t>班干部报请假人员及原因</w:t>
            </w:r>
          </w:p>
        </w:tc>
        <w:tc>
          <w:tcPr>
            <w:tcW w:w="1741"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职业素质概述</w:t>
            </w:r>
          </w:p>
          <w:p w14:paraId="0E8D09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一、素质与职业素质</w:t>
            </w:r>
          </w:p>
          <w:p w14:paraId="45A9C0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（一）素质的含义</w:t>
            </w:r>
          </w:p>
          <w:p w14:paraId="6120B5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素质包括先天素质和后天素质。先天素质是通过父母遗传因素而获得的素质，主要包括感觉器官、神经系统和身体其他方面的一些生理特点。后天素质是通过环境影响和教育而获得的。因此，可以说，素质是在人的先天生理基础上，受后天的教育训练和社会环境的影响，通过自身的认识和社会实践逐步养成的比较稳定的身心发展的基本品质。</w:t>
            </w:r>
          </w:p>
          <w:p w14:paraId="1119D7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对素质的这种理解，主要包括以下三方面的内容。</w:t>
            </w:r>
          </w:p>
          <w:p w14:paraId="083D42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素质首先是教化的结果</w:t>
            </w:r>
          </w:p>
          <w:p w14:paraId="48A313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它是在先天素质的基础上，通过教育和社会环境的影响逐步形成和发展起来的。</w:t>
            </w:r>
          </w:p>
          <w:p w14:paraId="0F5D32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素质是自身努力的结果</w:t>
            </w:r>
          </w:p>
          <w:p w14:paraId="728851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一个人的素质的高低，是通过自己的努力学习、实践，获得一定知识并把它变成自觉行为的结果。</w:t>
            </w:r>
          </w:p>
          <w:p w14:paraId="576E36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素质是一种比较稳定的身心发展的基本品质</w:t>
            </w:r>
          </w:p>
          <w:p w14:paraId="7F6790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这种品质一旦形成，就相对比较稳定。比如，一个品质好的学生，由于品质稳定，他总是能正确地对待别人、对待自己。</w:t>
            </w:r>
          </w:p>
          <w:p w14:paraId="5058DF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（二）职业素质的含义</w:t>
            </w:r>
          </w:p>
          <w:p w14:paraId="2C5D7C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素质是指从业者在一定生理和心理条件基础上，通过教育培训、职业实践、自我修炼等途径形成和发展起来的，在职业活动中起决定性作用的、内在的、相对稳定的基本品质。由于职业是人生意义和价值的根本所在，职业生涯既是人生历程中的主体部分，又是最具价值的部分。因此，职业素质是素质的主体和核心，它囊括了素质的各个类型，只是侧重点不同而已。</w:t>
            </w:r>
          </w:p>
          <w:p w14:paraId="4D1D2B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简单地说，职业素质是劳动者对社会职业了解与适应能力的一种综合体现，其主要表现在职业兴趣、职业能力、职业个性及职业情况等方面。影响和制约职业素质的因素很多，主要包括：受教育程度、实践经验、社会环境、工作经历以及自身的一些基本情况（如身体状况等）。一般来说，劳动者能否顺利就业并取得成就，在很大程度上取决于本人的职业素质，职业素质越高的人，获得成功的机会就越多。职业素质是人才选用的第一标准；职业素质是职场制胜、事业成功的第一法宝。</w:t>
            </w:r>
          </w:p>
          <w:p w14:paraId="0BB876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（三）职业素质的特征</w:t>
            </w:r>
          </w:p>
          <w:p w14:paraId="7549BD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一般来说，职业素质具有下列一些主要特征。</w:t>
            </w:r>
          </w:p>
          <w:p w14:paraId="019B03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职业性</w:t>
            </w:r>
          </w:p>
          <w:p w14:paraId="5A1F04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不同的职业，职业素质是不同的。对建筑工人的素质要求，不同于对护士职业的素质要求；对商业服务人员的素质要求，不同于对教师职业的 职业素质的特征素质要求。</w:t>
            </w:r>
          </w:p>
          <w:p w14:paraId="671FBE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稳定性</w:t>
            </w:r>
          </w:p>
          <w:p w14:paraId="4765A8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人的职业素质是在长期从业时间中日积月累形成的。它一旦形成，便产生相对的稳定性。比如，一位教师，经过三年五载的教学生涯，就逐渐形成了怎样备课、怎样讲课、怎样热爱自己的学生、怎样为人师表等一系列教师职业素质，于是，职业素质便保持相对的稳定。当然，随着他继续学习、工作和环境的影响，这种素质还可继续提高。</w:t>
            </w:r>
          </w:p>
          <w:p w14:paraId="3AAF23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内在性</w:t>
            </w:r>
          </w:p>
          <w:p w14:paraId="044294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从业人员在长期的职业活动中，经过自己学习、认识和亲身体验，觉得怎样做是对的，怎样做是不对的。这样，有意识地内化、积淀和升华的这一心理品质，就是职业素质的内在性。例如，有人说：“把这件事交给小张师傅去做，有把握，请放心。”人们之所以放心他，就是因为他的内在素质好。</w:t>
            </w:r>
          </w:p>
          <w:p w14:paraId="36189D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整体性</w:t>
            </w:r>
          </w:p>
          <w:p w14:paraId="3D6E70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从业人员的职业素质是和他的整个素质有关的。我们说某某同志职业素质好，不仅指他的思想政治素质、职业道德素质好，而且还包括他的科学文化素质、专业技能素质好，甚至还包括身体心理素质好。一个从业人员，虽然思想道德素质好，但科学文化素质、专业技能素质差，就不能说这个人整体素质好。相反，一个从业人员科学文化素质、专业技能素质都不错，但思想道德素质比较差，同样，我们也不能说这个人整体素质好。所以，职业素质一个很重要的特点就是整体性。</w:t>
            </w:r>
          </w:p>
          <w:p w14:paraId="29BE7C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发展性</w:t>
            </w:r>
          </w:p>
          <w:p w14:paraId="2B8D3C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人的素质是通过教育、自身社会实践和社会影响逐步形成的，具有相对性和稳定性。但是，随着社会发展对人们不断提出的要求，人们为了更好地适应、满足、促进社会的发展的需要，总是不断地提高自己的素质，所以，素质具有发展性。</w:t>
            </w:r>
          </w:p>
          <w:p w14:paraId="0B0E57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（四）职业素质的分类</w:t>
            </w:r>
          </w:p>
          <w:p w14:paraId="694CB9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身体素质</w:t>
            </w:r>
          </w:p>
          <w:p w14:paraId="325659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身体素质指体质和健康（主要指生理）方面的素质。</w:t>
            </w:r>
          </w:p>
          <w:p w14:paraId="5EEBBA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心理素质</w:t>
            </w:r>
          </w:p>
          <w:p w14:paraId="2495AF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素质指认知、感知、记忆、想象、情感、意志、态度、个性特征（兴趣、能力、气质、性格、习惯）等方面的素质。拓展训练以提高心理素质为目的，很多知名企业都通过拓展训练来提高员工的心理素质以及团队信任关系。</w:t>
            </w:r>
          </w:p>
          <w:p w14:paraId="05AFE1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政治素质</w:t>
            </w:r>
          </w:p>
          <w:p w14:paraId="0E3496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政治素质指政治立场、政治观点、政治信念与信仰等方面的素质。</w:t>
            </w:r>
          </w:p>
          <w:p w14:paraId="3976EE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思想素质</w:t>
            </w:r>
          </w:p>
          <w:p w14:paraId="60A1A6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思想素质指思想认识、思想觉悟、思想方法、价值观念等方面的素质。思想素质受客观环境等因素影响，如家庭、社会、环境等。</w:t>
            </w:r>
          </w:p>
          <w:p w14:paraId="7C6598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道德素质</w:t>
            </w:r>
          </w:p>
          <w:p w14:paraId="41E0A4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道德素质指道德认识、道德情感、道德意志、道德行为、道德修养、组织纪律观念方面的素质。</w:t>
            </w:r>
          </w:p>
          <w:p w14:paraId="4AF02A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 科技文化素质</w:t>
            </w:r>
          </w:p>
          <w:p w14:paraId="05165E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科技文化素质指科学知识、技术知识、文化知识、文化修养方面的素质。</w:t>
            </w:r>
          </w:p>
          <w:p w14:paraId="1982A5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 审美素质</w:t>
            </w:r>
          </w:p>
          <w:p w14:paraId="2463D9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审美素质指美感、审美意识、审美观、审美情趣、审美能力方面的素质。</w:t>
            </w:r>
          </w:p>
          <w:p w14:paraId="76B164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8. 专业素质</w:t>
            </w:r>
          </w:p>
          <w:p w14:paraId="078DAE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专业素质指专业知识、专业理论、专业技能、必要的组织管理能力等。</w:t>
            </w:r>
          </w:p>
          <w:p w14:paraId="50A922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9. 社会交往和适应素质</w:t>
            </w:r>
          </w:p>
          <w:p w14:paraId="5A8242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社会交往和适应素质主要是语言表达能力、社交活动能力、社会适应能力等。社交适应是后天培养的个人能力，是职业素质的另一核心之一，侧面反应个人能力。</w:t>
            </w:r>
          </w:p>
          <w:p w14:paraId="47CD45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10. 学习和创新方面的素质</w:t>
            </w:r>
          </w:p>
          <w:p w14:paraId="5F8E0B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学习和创新方面的素质主要是学习能力、信息能力、创新意识、创新精神、创新能力、创业意识与创业能力等。学习和创新是个人价值的另一种形式，能体现个人的发展潜力以及对企业的价值。</w:t>
            </w:r>
          </w:p>
          <w:p w14:paraId="0B8037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（五）职业素质的自我了解</w:t>
            </w:r>
          </w:p>
          <w:p w14:paraId="5AC56A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职业素质是劳动者走向就业的基本条件，但是如何才能了解自己的职业素质呢？了解自己职业素质的办法很多，归纳起来，主要有以下三种。</w:t>
            </w:r>
          </w:p>
          <w:p w14:paraId="0779E9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接受职业指导</w:t>
            </w:r>
          </w:p>
          <w:p w14:paraId="7183E6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目前，许多就业服务机构，如市、区县职业介绍服务中心、街道社会保障事务所等，都开设了“职业指导”服务项目，求职者可以到那里接受有关这方面的指导。</w:t>
            </w:r>
          </w:p>
          <w:p w14:paraId="468B0E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职业素质测试</w:t>
            </w:r>
          </w:p>
          <w:p w14:paraId="3F42AA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部分职业介绍服务机构开设了“职业素质测试”的服务，求职者可在那里获得相关服务。</w:t>
            </w:r>
          </w:p>
          <w:p w14:paraId="1390FD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自测</w:t>
            </w:r>
          </w:p>
          <w:p w14:paraId="5C1CD7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劳动者可以通过填答“职业素质”自测问卷的方式，判断了解自己的职业素质状况。</w:t>
            </w:r>
          </w:p>
          <w:p w14:paraId="024C51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二、大学生的职业素质</w:t>
            </w:r>
          </w:p>
          <w:p w14:paraId="262F1B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（一）大学生素质现状</w:t>
            </w:r>
          </w:p>
          <w:p w14:paraId="0954C5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活是每一个正在努力学习的高中生向往的地方，是每一个离开大学校园的工作人士回忆的地方，是每一个没有机会进入校园的人们所津津乐道的地方……是这样一个地方让无数人为之倾倒，是这样一个地方培育出一批又一批的国家人才，但如今的新世纪社会需要我们有一个很高的自身素质，才能很好地立足于大学，才能在今后的工作生活中有优秀的业绩。下面对大学生在校期间的自身素质提高做一个小小的总结，让期望进入大学的孩子和在校的大学生们一起争做 21 世纪的优秀合格大学生！</w:t>
            </w:r>
          </w:p>
          <w:p w14:paraId="418201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知识经济已初见端倪的当今世界，国力竞争日趋激烈。教育在综合国力的形成中处于基础地位，国力的强弱越来越取决于劳动者的素质，取决于各类人才的数量和质量。知识和人才、民族素质和创造能力越来越成为一个国家综合国力的重要标志，成为推动和制约经济增长及社会发展的关键因素。我国的改革开放正在向纵深发展，社会主义市场经济体制已经建立，高等教育事业得以长足发展，高等学校的办学规模不断扩大，大学毕业生的数量逐年增加，大学生就业遇到了前所未有的挑战。面对市场，面对竞争，各高等院校纷纷采取不同形式，对现行教育方式、方法进行改革，对毕业生就业进行指导和教育，但从就业市场特别是用人单位反馈的信息看，用人单位最看中的是毕业生的综合素质。因为素质是底蕴、是内涵，只有高素质，才能转化为高能力。大学生要能够参与社会竞争，适应社会要求，在激烈的人才市场中能够脱颖而出，就必须从以往的片面注重专业知识学习，转到同时注重提高自身综合素质的轨道。</w:t>
            </w:r>
          </w:p>
          <w:p w14:paraId="301515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般认为，人的素质包括政治思想素质、科学文化素质、心理品格素质和身体素质四大方面。其中，身体素质是物质基础，科学文化素质是核心，心理品格素质是关键，政治思想素质是主导。一个人素质的高低，就是这几方面综合水平的衡量。大学生素质主要是指大学生需要具备的特定品质。大学生基本素质包括思想素质、文化素质、专业素质和身体素质几个方面。</w:t>
            </w:r>
          </w:p>
          <w:p w14:paraId="29BE47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目前大学生综合素质培养中存在的问题主要表现为以下几点。</w:t>
            </w:r>
          </w:p>
          <w:p w14:paraId="234052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动力不足，缺乏恒心</w:t>
            </w:r>
          </w:p>
          <w:p w14:paraId="2CA54C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当代大学生价值取向呈多元化，部分学生政治观念模糊，没有远大的理想和抱负，趋向于实用主义，重功利讲实惠，缺乏长远打算、远大理想、抱负和社会责任感，因而没有强大的动力。</w:t>
            </w:r>
          </w:p>
          <w:p w14:paraId="2BFCBE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缺乏奉献精神</w:t>
            </w:r>
          </w:p>
          <w:p w14:paraId="6ED276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父母身边生活惯了的学生，容易形成“小皇帝”脾气，因而养成了只讲索取、不懂奉献的习惯。这必定导致成年后的敬业精神匮乏、社会诚信形象不佳的情形，背离了职业人才最基本、最核心的要求，难以适应社会发展要求。</w:t>
            </w:r>
          </w:p>
          <w:p w14:paraId="1DF7D4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缺乏正确开展社会交往的能力</w:t>
            </w:r>
          </w:p>
          <w:p w14:paraId="49EB2D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有的学生霸气十足，举止不雅，破坏公共秩序、语言粗俗，容易被宿舍其他成员排斥；有的学生性格孤僻，自制能力差，不善于交往，缺乏宽容与合作精神。</w:t>
            </w:r>
          </w:p>
          <w:p w14:paraId="240784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缺乏自理、自立和解决实际问题的能力</w:t>
            </w:r>
          </w:p>
          <w:p w14:paraId="355710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专业基本功不扎实，专业素质不高，实干能力欠缺，被动应付现象突出，主动参与能力较差，缺乏解决问题的能力。</w:t>
            </w:r>
          </w:p>
          <w:p w14:paraId="304732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身体、心理上的问题</w:t>
            </w:r>
          </w:p>
          <w:p w14:paraId="43E49A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许多学生身体状况不佳，身体瘦弱，近视眼较多，有许多学生体育成绩一般或勉强过关，心理比较脆弱，一旦受到挫折就容易产生心理障碍。</w:t>
            </w:r>
          </w:p>
          <w:p w14:paraId="4525B1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（二）职业发展对大学生素质的要求</w:t>
            </w:r>
          </w:p>
          <w:p w14:paraId="460FEC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思想道德素质</w:t>
            </w:r>
          </w:p>
          <w:p w14:paraId="75D247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近几年人才市场和就业形势反馈的信息看，很多用人单位选人重才更重德，把思想道德素质放在首位，政治思想素质较高，具有事业心、责任感和吃苦奉献精神的毕业生成了首选目标。思想道德素质包括政治素质、事业心和责任感、艰苦奋斗精神和务实作风等方面。</w:t>
            </w:r>
          </w:p>
          <w:p w14:paraId="71B3EB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（1）较高的政治素质。</w:t>
            </w:r>
          </w:p>
          <w:p w14:paraId="158223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政治素质不仅表现在政治立场、观念方面的远见和洞察力，还表现为对社会发展趋势的敏</w:t>
            </w:r>
          </w:p>
          <w:p w14:paraId="7BB871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锐性，对国家宏观政策的预测把握能力及具有一定的政治理论修养。</w:t>
            </w:r>
          </w:p>
          <w:p w14:paraId="4F8174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（2）事业心和责任感。</w:t>
            </w:r>
          </w:p>
          <w:p w14:paraId="7D9586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许多用人单位在人才的要求上强调要有事业心、责任感，要爱岗敬业、乐于奉献。希望并要求毕业生把选择的工作当作长期追求、投入的事业，要与单位同甘苦、共患难，荣辱与共，而不仅仅是赚钱谋生的职业和临时落脚点。唯有敬业的大学生才能积极进取、胸怀大志，才能开发蕴藏在自己身上潜在的创造性，为社会做出贡献，实现自己的人生价值。</w:t>
            </w:r>
          </w:p>
          <w:p w14:paraId="0B05FA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（3）艰苦奋斗精神和务实作风。</w:t>
            </w:r>
          </w:p>
          <w:p w14:paraId="0866CB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是创业者应有的精神风貌，在改革开放和现代化建设中，会遇到无数的艰难险阻，也难免有这样那样的曲折和坎坷，这就需要毕业生始终保持昂扬的斗志和坚韧不拔的作风，坚定不移地朝着既定的奋斗目标前进。用人单位需要的是干才，能踏踏实实工作，有吃苦精神，而不是好高骛远、眼高手低。</w:t>
            </w:r>
          </w:p>
          <w:p w14:paraId="208AD0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（4）坚实而有力的诚信理念。</w:t>
            </w:r>
          </w:p>
          <w:p w14:paraId="2DC397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诚信是一个人思想道德素质的外在表现，是每个人立足社会不可或缺的“无形资本”。一个人的诚信状况如何，直接反应他的思想道德水平与综合素质。诚信也是中华民族的传统美德，是人与人之间相处的道德规范，更是作为当代大学生必须具备的品质。因此，从诚信教育入手开展大学生政治教育，既是对广大同学们成长、成才的帮助，也是对同学们的思想政治教育的客观要求。</w:t>
            </w:r>
          </w:p>
          <w:p w14:paraId="3AFA92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要将诚信教育融入教书育人中，时时处处突出诚信教育。首先，我们老师要以身作则，时时事事讲诚信，给学生做诚实守信的榜样。换言之，要求学生做到的，我们首先要做到；要求学生不做的，自己坚决不做，所谓“言必行，行必果”，用自身良好的道德形象感染和取信于广大同学，真正做到“学高为师，德高为范”。其次，要将诚信教育融入课堂教学中，如果说诚信教育只是靠辅导员通过年级大会的方式进行这方面教育，时间和效率是有限的。而课堂才是教书育人的主阵地，所以要通过和任课教师的沟通，充分发挥课堂强大的教书育人的功能，在教书育人的过程中，有意识地渗透诚信教育，这样才能将诚信教育落到实处。最后，充分利用同学们的课外活动，充分利用身边典型的事例对同学们加强此方面的教育，作为辅导员老师，更要关注同学中讲诚信的典型，及时地予以肯定和表扬，从而更好地引导和培养同学们的诚信意识。</w:t>
            </w:r>
          </w:p>
          <w:p w14:paraId="3C4F0C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科学文化素质</w:t>
            </w:r>
          </w:p>
          <w:p w14:paraId="05ACCF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在现代科学技术突飞猛进、生产的发展越来越多地依靠人的智力和知识的今天，劳动者科学文化素质的高低，对生产的发展、社会的进步有着决定性的影响。</w:t>
            </w:r>
          </w:p>
          <w:p w14:paraId="05CDD8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（1）要有广博精深的知识储备。</w:t>
            </w:r>
          </w:p>
          <w:p w14:paraId="75880A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代社会对从业人员的文化素质、知识结构的要求越来越多，对知识技能共性的要求越来越多，不仅要具备宽厚扎实的基础知识，还必须具有广博精深的专业知识和大容量的新知识储备，要求从业者的知识程度高、内容新、实用性强。</w:t>
            </w:r>
          </w:p>
          <w:p w14:paraId="17054E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（2）要建立合理的知识结构。</w:t>
            </w:r>
          </w:p>
          <w:p w14:paraId="49E188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建立合理的知识结构就是要做到围绕自己选择的就业目标，对自己所掌握的知识进行合理组合、恰当调配，形成知识系统。</w:t>
            </w:r>
          </w:p>
          <w:p w14:paraId="560458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（3）要有更新知识的能力。</w:t>
            </w:r>
          </w:p>
          <w:p w14:paraId="1EB5F8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要有更新知识的能力即持续学习、终身学习的能力。</w:t>
            </w:r>
          </w:p>
          <w:p w14:paraId="6CD85B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（4）要有创新能力。</w:t>
            </w:r>
          </w:p>
          <w:p w14:paraId="47910B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人类社会不断进步的过程，就是一个不断创新的过程。在以高新技术产业为支柱的知识经济时代，创新意识、创新精神、创新能力更是衡量新型人才的重要标志。当前，在社会就业总需求不足的情况下，大学生一味地期望找到一个理想的职位已不太现实，社会迫切需要有一大批大学生利用自己的学识自主创业，也为他人创造出更多的就业岗位。有不少大学已开始意识到培养大学生的创业精神和创新能力的重要性，鼓励毕业生自主创业、艰苦创业、科技创业。</w:t>
            </w:r>
          </w:p>
          <w:p w14:paraId="1FEB7C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身体、心理素质</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健康的体魄、良好的身体素质已成为人才竞争的物质资本。人们普遍认为德、才、学、识、体是人才的内在因素，而体是最基本的东西，是成长、成才的物质基础。同时，在社会急剧变革的今天，多种思想文化的激荡，新旧价值观念的冲突、激烈的竞争、物质生活的悬殊，社会生活和经济生活不协调等，无不冲击青年学生的心灵，引起了部分学生认知失调、心理失衡和行为失范。这些都影响了毕业生的学习、生活和工作，也不利于就业求职。因而大学生必须加强心性修养，提高心理素质，正确评价自我，胸襟开阔、豁达大度、积极乐观；要正确对待挫折，克服期望值过高的心理，培养坚韧不拔的毅力；要克服自卑感，增强自信心，培养心理调适能力，以良好的心理素质去迎接挑战。</w:t>
            </w:r>
          </w:p>
        </w:tc>
        <w:tc>
          <w:tcPr>
            <w:tcW w:w="1741"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讲解职业素质概述</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让学生更加仔细的了解职业素质概述，从而</w:t>
            </w:r>
            <w:r>
              <w:rPr>
                <w:rFonts w:hint="eastAsia" w:ascii="Times New Roman" w:hAnsi="Times New Roman"/>
                <w:b/>
                <w:color w:val="auto"/>
                <w:sz w:val="24"/>
                <w:szCs w:val="24"/>
              </w:rPr>
              <w:t>激发学生的学习欲望。</w:t>
            </w:r>
          </w:p>
        </w:tc>
      </w:tr>
      <w:tr w14:paraId="431EB7B0">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67CC7F7">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职业素质概述，让学生了解一纸大学毕业证书只能证明你的知识储备，对于用人单位而言，学历只是招聘的一个基本条件，良好的职业化素养和能力才是他们选人用人时最看重的，是大学生真正的就业竞争力。</w:t>
            </w:r>
          </w:p>
        </w:tc>
        <w:tc>
          <w:tcPr>
            <w:tcW w:w="1741"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简述素质的含义。</w:t>
            </w:r>
          </w:p>
        </w:tc>
        <w:tc>
          <w:tcPr>
            <w:tcW w:w="1741"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2B58811C">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3075D56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D74FA3B">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21525456">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职业素质的基本内容</w:t>
            </w:r>
          </w:p>
          <w:p w14:paraId="0634F7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一、基本职业素质要求</w:t>
            </w:r>
          </w:p>
          <w:p w14:paraId="781343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一位优秀的职业从业人员，不仅是一位业务能手、技能高手，还需要具有优良的职业综合素质。立足职场应该具备的基本职业素质要求如下。</w:t>
            </w:r>
          </w:p>
          <w:p w14:paraId="3CA5E7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（一）善于学习，努力学习</w:t>
            </w:r>
          </w:p>
          <w:p w14:paraId="0B99C1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要有胜任工作岗位需要的知识和能力结构，尤其是专业知识和专业技能要强，实际动手操作的能力和解决实际问题的能力要强。</w:t>
            </w:r>
          </w:p>
          <w:p w14:paraId="10CE0C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（二）良好的工作责任心</w:t>
            </w:r>
          </w:p>
          <w:p w14:paraId="40E65E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要有较强的纪律观念，事业心、责任感和良好的工作态度，敬业精神、奉献精神，这些都是企业非常看重的。</w:t>
            </w:r>
          </w:p>
          <w:p w14:paraId="07D45D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（三）反应能力要强</w:t>
            </w:r>
          </w:p>
          <w:p w14:paraId="638A77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思路敏捷是顺利完成工作任务、成功处理复杂事务的必备素质。思路敏捷、反应敏捷的人在工作和处理问题时往往能洞察先机，在时机的掌握上快人一步，促使事业成功。</w:t>
            </w:r>
          </w:p>
          <w:p w14:paraId="4617F7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（四）人际交往和应对能力要强</w:t>
            </w:r>
          </w:p>
          <w:p w14:paraId="02ABAB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人是在社会中生活的，职业活动也是种群体活动，因此从业人员要善于沟通，提高谈吐应对能力。这既是交往实际的需要，又可以反映出一个人的学识和修养，赢得人们的信任和尊重。</w:t>
            </w:r>
          </w:p>
          <w:p w14:paraId="4689F5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（五）良好的身体和心理素质</w:t>
            </w:r>
          </w:p>
          <w:p w14:paraId="719D34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身体健康的人工作起来体力充沛、精神焕发，具有战胜困难的勇气和毅力，对前途乐观进取，能担负起较重要的工作和任务。在日常工作和活动中，越是能坚持到最后一刻的人，往往越有可能成功。</w:t>
            </w:r>
          </w:p>
          <w:p w14:paraId="28E827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（六）培养团队精神</w:t>
            </w:r>
          </w:p>
          <w:p w14:paraId="581A9C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自觉地参加团队活动，并在其中尽心、尽力、尽责，能理解、宽容、帮助他人，善于与团队内其他成员一起有效地、和谐地工作和生活。</w:t>
            </w:r>
          </w:p>
          <w:p w14:paraId="72322A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（七）要有强烈的进取心和求知欲望</w:t>
            </w:r>
          </w:p>
          <w:p w14:paraId="152551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为学之道不进则退，社会经济在不断发展，科学技术在不断进步，职业岗位的内涵要求也在不断发展，不努力学习新知识、新技术，就会失去自己的发展空间。</w:t>
            </w:r>
          </w:p>
          <w:p w14:paraId="52EFFD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（八）要有好的品格和操守</w:t>
            </w:r>
          </w:p>
          <w:p w14:paraId="6435A5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一个再有学识能力的人，倘若在品行操守上不能把持住分寸，则极有可能对企业和社会造成损害甚至危害。知识能力不强是“次品”，品行品格不好是“废品”，说的就是这个道理。</w:t>
            </w:r>
          </w:p>
          <w:p w14:paraId="17C23B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（九）养成好的生活习惯和生活方式</w:t>
            </w:r>
          </w:p>
          <w:p w14:paraId="293A87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一定程度上，生活习惯和生活方式甚至决定了一个人职业和事业的进步与发展。一个勤劳、朴素、生活有规律的人，干起工作来就能实事求是，踏实勤奋，认真负责，勇于进取。这是企业员工应具有的最基本素质。</w:t>
            </w:r>
          </w:p>
          <w:p w14:paraId="43A892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（十）谦虚热情，善于适应环境，从不怨天尤人</w:t>
            </w:r>
          </w:p>
          <w:p w14:paraId="082C22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谦虚是一种美德，而热情是待人接物的前提，也是做好工作的前提。</w:t>
            </w:r>
          </w:p>
          <w:p w14:paraId="10C60E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二、职业素质的内容</w:t>
            </w:r>
          </w:p>
          <w:p w14:paraId="0EFB70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根据以上要求，作为大学生，就要客观地认识自己、不断地提升自己，努力提高自己的职业素质。职业素质的基本内容包括以下几点。</w:t>
            </w:r>
          </w:p>
          <w:p w14:paraId="65C110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（一）职业意识</w:t>
            </w:r>
          </w:p>
          <w:p w14:paraId="6939D2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意识是职业活动的基础和前提，是职业素质之源，对个人职业的发展起着调节和统合作用，直接决定了个人发展的潜力和成功的可能性。研究者认为，职业化人才的成功与否主要取决于其职业意识水平的高低。对于高等职业院校的学生来说，由于其培养目标的职业性和技能性倾向特别突出，而又未曾经历真正的职业生活，因此树立良好的职业意识就显得尤为重要。它不但会决定个人的职业甚至决定事业生涯的成功与否，而且与每个人未来的前途和命运息息相关。</w:t>
            </w:r>
          </w:p>
          <w:p w14:paraId="0D4FC5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（二）职业理想</w:t>
            </w:r>
          </w:p>
          <w:p w14:paraId="274BB9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理想是职业素质之魂。理想是大海中的灯塔，指引着人生之舟的航向；理想是强劲的东风，鼓起人生的风帆。没有理想就没有坚定的方向，而没有方向就没有高质量的生活。面对多彩纷呈的世界，只有树立了正确的职业理想，才能根据社会的发展和个人的特点进行职业生涯设计，促使自己奋发向上、勇于开拓，在未来的工作中从容应对，取得应有的成就。科学的职业理想是一个人成就事业、为社会做出贡献的内在精神力量。</w:t>
            </w:r>
          </w:p>
          <w:p w14:paraId="20D7C7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（三）职业道德</w:t>
            </w:r>
          </w:p>
          <w:p w14:paraId="4E4AFF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 xml:space="preserve">职业道德是职业素质之本。高等职业教育具有职业性的特性，其专业设置与社会工作岗位相对应，教育的职业指向十分明确。高等职业院校学生毕业后能否胜任工作岗位要求和发挥应有的作用，既要看其专业知识与技能的掌握程度，更要看其对待工作的态度和责任心。因此，高等职业院校的学生作为现代化建设事业中的重要后备力量，不仅应具备良好的思想政治素质、扎实的文化知识和职业技能，还应具备从事社会职业活动所必需的职业道德。 </w:t>
            </w:r>
          </w:p>
          <w:p w14:paraId="564384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（四）职业能力</w:t>
            </w:r>
          </w:p>
          <w:p w14:paraId="003FB3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能力是职业素质之核。许多人经常这样问自己，我就业为什么这样难？为什么有些人就业很容易？事实上，机遇面前人人平等，关键看你是否做好了充分的准备。你拥有的职业能力便是你立足职场、体现职场身价的重要标志。</w:t>
            </w:r>
          </w:p>
          <w:p w14:paraId="746785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（五）职业心理</w:t>
            </w:r>
          </w:p>
          <w:p w14:paraId="785B4B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心理是职业素质之基。现代社会是一个竞争十分激烈的社会，时代不仅对高等职业院校学生的智能素质、思想素质和身体素质提出了要求，也对高等职业院校学生的心理素质提出了要求。职场的竞争，也越来越显示出人的心理素质的重要性。心理素质的低下与不良，不仅影响高等职业院校学生的学业生涯，也不利于其职业生涯，还可能对其职业生涯带来隐患。</w:t>
            </w:r>
          </w:p>
          <w:p w14:paraId="751F6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（六）职业交往</w:t>
            </w:r>
          </w:p>
          <w:p w14:paraId="05BE0E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职业交往是职业素质之要。一个人成功的因素 75% 靠人际关系，25% 靠天才和能力，而且职位越高沟通能力要求越强。因此，为了提升我们个人的职场竞争力，为了获得成功，就必须不断地运用有效的沟通方式和技巧，随时随地与“人”接触沟通。良好的人际关系已成为事业成功的第一要素。</w:t>
            </w:r>
          </w:p>
          <w:p w14:paraId="21AA31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（七）职业礼仪</w:t>
            </w:r>
          </w:p>
          <w:p w14:paraId="1A7188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职业礼仪是职业素质之形，是职业生涯中必须要遵循的礼仪规范，更是一个领导者要管理好公司或企业必须具备的素质之一。职业礼仪涉及穿着、住行、交往、沟通等多个方面，不仅是自我尊重和尊重他人的表现，更是衡量个人素质和企业形象的重要标准。可以说，职业礼仪是一个人职业素质最为直观、最为形象的外在表现。</w:t>
            </w:r>
          </w:p>
          <w:p w14:paraId="4D43C8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（八）创新素质</w:t>
            </w:r>
          </w:p>
          <w:p w14:paraId="3B4D69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素质是职业素质之重。创新素质的形成是职业素质养成的重要组成部分。创新是现代社会发展的生命力所在，是智慧人生的源泉，也是大学生形成自身竞争力的重要支撑。面对日益激烈的市场竞争，只有具备创新素质，才能在竞争中永远立于不败之地。创新素质是所有创新行为的原动力，是职业发展的催化剂。</w:t>
            </w:r>
          </w:p>
          <w:p w14:paraId="7BF047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（九）创业素质</w:t>
            </w:r>
          </w:p>
          <w:p w14:paraId="1FCB9D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素质是职业素质之金。创业是一个创造、增长财富的动态过程，是一个发现和捕获的机会，并由此创造出新颖的产品或服务，实现自身潜在价值的过程。对大学生来说，创业是职业生涯迈向新高峰的标志，也是职业生涯一次质的飞跃，大学生从“想创业”到“敢创业”最后到“会创业”，必须要有相应的创业素质为基本前提。</w:t>
            </w:r>
          </w:p>
        </w:tc>
        <w:tc>
          <w:tcPr>
            <w:tcW w:w="1741" w:type="dxa"/>
            <w:tcBorders>
              <w:tl2br w:val="nil"/>
              <w:tr2bl w:val="nil"/>
            </w:tcBorders>
            <w:shd w:val="clear" w:color="auto" w:fill="auto"/>
            <w:vAlign w:val="center"/>
          </w:tcPr>
          <w:p w14:paraId="2A0E65A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讲解职业素质的基本内容</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让学生更加仔细的了解职业素质的基本内容，从而</w:t>
            </w:r>
            <w:r>
              <w:rPr>
                <w:rFonts w:hint="eastAsia" w:ascii="Times New Roman" w:hAnsi="Times New Roman"/>
                <w:b/>
                <w:color w:val="auto"/>
                <w:sz w:val="24"/>
                <w:szCs w:val="24"/>
              </w:rPr>
              <w:t>激发学生的学习欲望。</w:t>
            </w:r>
          </w:p>
        </w:tc>
      </w:tr>
      <w:tr w14:paraId="51CA876E">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17F06FC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AB8F15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53D3D6C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74859B9">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职业素质的基本内容，让学生了解职业和素质组成职业素质，简单地说，职业素质是指满足职业生涯需要的一种特定素质。职业与人的一生是密切联系的，是人安身立命之所在。</w:t>
            </w:r>
          </w:p>
        </w:tc>
        <w:tc>
          <w:tcPr>
            <w:tcW w:w="1741" w:type="dxa"/>
            <w:tcBorders>
              <w:tl2br w:val="nil"/>
              <w:tr2bl w:val="nil"/>
            </w:tcBorders>
            <w:shd w:val="clear" w:color="auto" w:fill="auto"/>
            <w:vAlign w:val="center"/>
          </w:tcPr>
          <w:p w14:paraId="5E840C8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55346F06">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4764AA7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796594D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10B818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简述基本职业素质要求。</w:t>
            </w:r>
          </w:p>
        </w:tc>
        <w:tc>
          <w:tcPr>
            <w:tcW w:w="1741" w:type="dxa"/>
            <w:tcBorders>
              <w:tl2br w:val="nil"/>
              <w:tr2bl w:val="nil"/>
            </w:tcBorders>
            <w:shd w:val="clear" w:color="auto" w:fill="auto"/>
            <w:vAlign w:val="center"/>
          </w:tcPr>
          <w:p w14:paraId="153FA7F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7F380B9E">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3285D83B">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C682C1B">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404" w:type="dxa"/>
            <w:tcBorders>
              <w:tl2br w:val="nil"/>
              <w:tr2bl w:val="nil"/>
            </w:tcBorders>
            <w:shd w:val="clear" w:color="auto" w:fill="auto"/>
            <w:vAlign w:val="center"/>
          </w:tcPr>
          <w:p w14:paraId="33782ED7">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职业素质的拓展</w:t>
            </w:r>
          </w:p>
          <w:p w14:paraId="123B45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一、不同类型职业的素质框架</w:t>
            </w:r>
          </w:p>
          <w:p w14:paraId="290634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（一）科研型职业应具备的素质</w:t>
            </w:r>
          </w:p>
          <w:p w14:paraId="291A91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科研工作是一种创造性劳动，科研型人员应具备以创造力为核心的知识结构。在知识结构方面，具备宽厚扎实的基础知识、外语交流能力，既要有专长又要有较渊博的知识，达到专与博的有效结合。具备创造性、熟练的基本技能和理论理解及应用，把这三者融会贯通，协调结合起来的能力。具备独立思考、勤于实践、不怕挫折的良好心理素质。</w:t>
            </w:r>
          </w:p>
          <w:p w14:paraId="6DF08C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（二）管理型职业应具备的素质</w:t>
            </w:r>
          </w:p>
          <w:p w14:paraId="299AFB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事管理型职业人员应具备的素质，主要包括以下几点：忠于贯彻国家的方针政策并能灵活运用，有高度的公众意识；具备坚实的管理专业理论和实际知识，同时具有较广博的自然知识和社会知识；具备一定的领导，组织协调和社会才能以及中外语言文字表达能力；具有健康的身体和充沛的精力以应付千头万绪和千变万化的工作。</w:t>
            </w:r>
          </w:p>
          <w:p w14:paraId="3116F0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（三）事务型职业应具备的素质</w:t>
            </w:r>
          </w:p>
          <w:p w14:paraId="72809C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事务型职业，是指与组织机构内部日常的制度性、规范性、信息传播等有关的事务处理的职业活动，如打字员、档案管理员、办事员、秘书、图书管理员、法院书记等。事务型职业对从业者的素质要求，在知识方面侧重于基础文化知识，对于职业技术专门的知识有较具体的了解，要懂得统计，具有档案管理知识，熟悉专门法规和规章条例，一些涉外单位对外语也有较高的要求。事务型职业不少岗位需要员工严守纪律，保守秘密，有的还有礼仪方面的特殊要求。在能力方面要求具有较高的社交能力，语言表达能力和干练的办事能力等。</w:t>
            </w:r>
          </w:p>
          <w:p w14:paraId="0B85DF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（四）工程型职业应具备的素质</w:t>
            </w:r>
          </w:p>
          <w:p w14:paraId="230E73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工程型职业，主要是指工业、建筑业等行业的工程技术人员。工程型职业人员应具备的素质要求：要有不辞劳苦，艰苦奋斗的创业精神和严肃认真，一丝不苟的求实工作态度；要谦虚谨慎，深入工作第一线，能和同事密切合作；在牢固掌握专业知识的基础上，对相近专业的知识要比较了解，并有较好的外语水平、计算机应用能力、语言表达能力和理论应用实际的能力。</w:t>
            </w:r>
          </w:p>
          <w:p w14:paraId="12F953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（五）文化型职业应具备的素质</w:t>
            </w:r>
          </w:p>
          <w:p w14:paraId="7A39ED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文化型职业，如作家、服装设计师、音乐家、舞蹈家、摄影家、书画雕刻家、广告设计师等。文化型职业在知识和能力方面对从业者素质的要求是：能博采众长和广泛涉猎；敏锐的观察力；丰富的想象力；坚强的毅力；得天独厚的艺术天赋；不断的创新精神。</w:t>
            </w:r>
          </w:p>
          <w:p w14:paraId="6ED667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（六）社会型职业应具备的素质</w:t>
            </w:r>
          </w:p>
          <w:p w14:paraId="48BCF9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社会型职业包括教育人，救死扶伤，提供公共服务，协调人际关系，为人民提供生活便利的工作，如教师、医生、律师、法官、广播电视工作者等社会公共服务人员。社会型职业要求从事其职业的人员在知识素质方面，应具有基础的科学文化知识，尤其是应该具备广泛的知识面和职业要求的专业知识；在能力素质方面，要有一定事实上的理解能力、社会活动能力、组织协调能力、自身形象设计能力和文字表达能力等。随着经济的全球化，人才竞争的国际化，中外语言的表达能力和计算机操作使用技能已成为各种职业类型所要具备的基本技能。</w:t>
            </w:r>
          </w:p>
          <w:p w14:paraId="762594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二、不同职业的素质要求</w:t>
            </w:r>
          </w:p>
          <w:p w14:paraId="26C008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（一）商业经营人员的能力要求</w:t>
            </w:r>
          </w:p>
          <w:p w14:paraId="53A17D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（1）创新能力。头脑灵活，在短时间内能产生各种新颖想法。</w:t>
            </w:r>
          </w:p>
          <w:p w14:paraId="54F069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（2）情绪表达能力。对周围的世界以及商场即战场的感受比较灵敏，在贸易场合善于表达自己的意向。</w:t>
            </w:r>
          </w:p>
          <w:p w14:paraId="39F5B6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（3）组织管理能力。对进销储运业务活动组织协调得当。</w:t>
            </w:r>
          </w:p>
          <w:p w14:paraId="553D5A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（4）信息处理能力。善于处理从市场获得的信息，辨别其价值，及时反馈。</w:t>
            </w:r>
          </w:p>
          <w:p w14:paraId="67EC50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（5）果断决策能力。及时对经营做出正确的抉择。</w:t>
            </w:r>
          </w:p>
          <w:p w14:paraId="633869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（6）文字写作能力。涉及经济合同等经济文书，考虑周到，用字准确。</w:t>
            </w:r>
          </w:p>
          <w:p w14:paraId="24E198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（7）改革挑战能力。不满足于现状，勇于开拓新领域。</w:t>
            </w:r>
          </w:p>
          <w:p w14:paraId="6300AA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（二）政府机关公务员的能力要求</w:t>
            </w:r>
          </w:p>
          <w:p w14:paraId="4C46AC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（1）具有扎实的基础知识、专业知识、管理知识和宽广的知识面。</w:t>
            </w:r>
          </w:p>
          <w:p w14:paraId="1A91B7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（2）要有较高的政治素质。要坚持四项基本原则；坚持改革开放；执行党的路线、方针、政策；全心全意为人民服务；遵纪守法，保守国家秘密；公正廉洁；有高度的责任感和强烈的事业心。</w:t>
            </w:r>
          </w:p>
          <w:p w14:paraId="48CC41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（3）具有较强的调研能力和较高的政策水平。</w:t>
            </w:r>
          </w:p>
          <w:p w14:paraId="220913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（4）具有较强的组织管理能力、协调能力和决策能力。</w:t>
            </w:r>
          </w:p>
          <w:p w14:paraId="43744B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（5）具有较强的文字能力和应变能力。</w:t>
            </w:r>
          </w:p>
          <w:p w14:paraId="7F79F7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（6）具备良好的思维能力，分析、综合、比较、抽象概括能力；要有一定的发展水平，思维的广度、深度、独创性、灵活性等应有相当的发展水平。</w:t>
            </w:r>
          </w:p>
          <w:p w14:paraId="1CBF63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（7）具有一定的社会交往能力，且能坚持原则性和灵活性的统一。</w:t>
            </w:r>
          </w:p>
          <w:p w14:paraId="375202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（三）工程技术人员的能力要求</w:t>
            </w:r>
          </w:p>
          <w:p w14:paraId="68D667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工程技术人员可分成以下四类。</w:t>
            </w:r>
          </w:p>
          <w:p w14:paraId="57BF22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一是现场类工程技术人员，即那些在现场从事建造、操作和维护复杂机器、工程系统的人才。他们除了需要具备扎实的数学、现代科学和工程学的知识外，还应具备良好的实践能力。</w:t>
            </w:r>
          </w:p>
          <w:p w14:paraId="1857C1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二是技术规划与管理类工程技术人员，即那些在管理部门工作，业务仍然以技术革新背景为主的人才。他们的知识面比较宽，对科技和企业的发展方向有敏锐的洞察力。</w:t>
            </w:r>
          </w:p>
          <w:p w14:paraId="2A9C27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三是革新发明家类工程技术人员，即那些创造性地运用当代知识来进行发明或创造的人才。他们主要在开发研究室、工程设计院等部门工作，考虑的主要是工程的适宜性及经济性和合理性。</w:t>
            </w:r>
          </w:p>
          <w:p w14:paraId="4E1E1E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四是科学家类工程技术人员，即那些具有抽象思维才能的工程技术人才。他们有深厚的理论基础知识，善于发现现有的工程系统或技术装备的缺陷，善于把一些抽象的概念用新的方式联系起来，以达到工程实用的目的，能预见到技术发展的方向。</w:t>
            </w:r>
          </w:p>
          <w:p w14:paraId="1DF039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各类工程技术人员除了一些特殊要求外，还要具备一些共同的素质。</w:t>
            </w:r>
          </w:p>
          <w:p w14:paraId="77D333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（1）扎实的专业知识和较宽的知识面。</w:t>
            </w:r>
          </w:p>
          <w:p w14:paraId="7D135F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（2）试验操作、模型制造、解决操作难题等实践能力强。</w:t>
            </w:r>
          </w:p>
          <w:p w14:paraId="0B6FEA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（3）严肃认真，实事求是的工作态度。</w:t>
            </w:r>
          </w:p>
          <w:p w14:paraId="39C615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（4）较强的组织能力，保证技术的攻关和实施。</w:t>
            </w:r>
          </w:p>
          <w:p w14:paraId="79B516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（5）对科技发展、应用有敏锐的洞察力和预测能力。</w:t>
            </w:r>
          </w:p>
          <w:p w14:paraId="6772A8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（6）求知欲旺盛，不断学习新知识、新技术。</w:t>
            </w:r>
          </w:p>
          <w:p w14:paraId="34C035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（7）不满足于现状，较强的创造、革新、实践精神。</w:t>
            </w:r>
          </w:p>
          <w:p w14:paraId="29A14A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（四）推销、采购人员的能力要求</w:t>
            </w:r>
          </w:p>
          <w:p w14:paraId="63EAFC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（1）良好的口头表达能力和洞察能力。</w:t>
            </w:r>
          </w:p>
          <w:p w14:paraId="4D5420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（2）诚实、守信用。</w:t>
            </w:r>
          </w:p>
          <w:p w14:paraId="187EFF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（3）性格外向，人际交往能力强。</w:t>
            </w:r>
          </w:p>
          <w:p w14:paraId="78ACFA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（4）独立性和自我管理能力较强。</w:t>
            </w:r>
          </w:p>
          <w:p w14:paraId="37EAF4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（5）时间观念强。</w:t>
            </w:r>
          </w:p>
          <w:p w14:paraId="35D561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（6）善解人意，劝说能力强。</w:t>
            </w:r>
          </w:p>
          <w:p w14:paraId="64FDAA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（7）善于捕捉信息，灵活应变。</w:t>
            </w:r>
          </w:p>
          <w:p w14:paraId="17B268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（8）善于控制情绪，喜怒不形于色。</w:t>
            </w:r>
          </w:p>
          <w:p w14:paraId="4CA471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（五）金融财会人员的能力要求</w:t>
            </w:r>
          </w:p>
          <w:p w14:paraId="4F5EBE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（1）具有扎实的专业知识和宽广的知识面。金融财会人员要学习有关经营、制造、推销、采购等方面的知识。</w:t>
            </w:r>
          </w:p>
          <w:p w14:paraId="272738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（2）责任心强，时间观念强，慎重细致。</w:t>
            </w:r>
          </w:p>
          <w:p w14:paraId="556BF6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（3）廉洁奉公，有正义感，能抵制各种诱惑，坚持原则。</w:t>
            </w:r>
          </w:p>
          <w:p w14:paraId="009176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（4）有较强的数字反应能力和汇总、规划能力。</w:t>
            </w:r>
          </w:p>
          <w:p w14:paraId="348D71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（5）有较强的理解、分析、综合、判断和推理的能力。</w:t>
            </w:r>
          </w:p>
          <w:p w14:paraId="6D51AB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（6）具有较强的社交能力。</w:t>
            </w:r>
          </w:p>
          <w:p w14:paraId="69CB6E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（六）律师的能力要求</w:t>
            </w:r>
          </w:p>
          <w:p w14:paraId="6A5343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（1）具备扎实的法律学以及广博的心理学、社会学、经济学、逻辑学等方面的知识。</w:t>
            </w:r>
          </w:p>
          <w:p w14:paraId="446B3A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（2）具有坚持真理、坚持原则、不畏权势的人格品质。</w:t>
            </w:r>
          </w:p>
          <w:p w14:paraId="42AADC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（3）具有较强的理解国家有关法律条文的能力和准确断案能力。</w:t>
            </w:r>
          </w:p>
          <w:p w14:paraId="34D470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（4）具有较强的书面和口头语言表达能力。</w:t>
            </w:r>
          </w:p>
          <w:p w14:paraId="7B944B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（5）具有敏锐的观察力和较强的抽象思维能力。</w:t>
            </w:r>
          </w:p>
          <w:p w14:paraId="2660A7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（6）有较强的稳定性和自我控制能力。</w:t>
            </w:r>
          </w:p>
          <w:p w14:paraId="53BD6D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（七）教师的素质要求</w:t>
            </w:r>
          </w:p>
          <w:p w14:paraId="119081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教师的主要任务是为国家培养一代新人。教师不仅要给学生传授知识，还要在教学过程及日常生活中，培养学生成才的各种基本素质和能力。教师的基本职业素质主要包括如下几条。</w:t>
            </w:r>
          </w:p>
          <w:p w14:paraId="1B53B4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（1）以身作则，为人师表。青少年的模仿性强、可塑性大，所以教育者的言行对学生的影响很大。教师只有加强自身修养，以自己的模范行为做出表率，才能收到良好的教育效果。</w:t>
            </w:r>
          </w:p>
          <w:p w14:paraId="504804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（2）有较强的记忆力和理解力，能较好地掌握前人的知识，并善于创造性、艺术性地再现已掌握的知识。</w:t>
            </w:r>
          </w:p>
          <w:p w14:paraId="71DFD0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（3）热爱教育事业，有献身精神。教师职业既是神圣的职业，又是艰巨的事业，需要倾注全部心血。</w:t>
            </w:r>
          </w:p>
          <w:p w14:paraId="341C6B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（4）有创新精神。教育要随着科学技术和社会的发展变化而不断改革创新，不能因循守旧，墨守成规。</w:t>
            </w:r>
          </w:p>
          <w:p w14:paraId="14953B0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（5）有较强的表达能力。表达能力是教师育人的重要手段，作为教师讲话必须清晰响亮，善于表达自己要讲的东西。否则，知识再多“倒”不出来也算不上一个称职的教师。</w:t>
            </w:r>
          </w:p>
          <w:p w14:paraId="784990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教师的教育对象是学生，学生提出的要求从侧面反映了教师应该具备的基本素质。关于教师的基本素质，有人调查总结出这样几条。</w:t>
            </w:r>
          </w:p>
          <w:p w14:paraId="4D7705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知识渊博，而且课讲得好，能生动、巧妙地将自己的知识传授给学生，使他们能从中得到一种精神上、艺术上的享受。讲授的知识，除了具备足够的广度和深度之外，还要富有启发性，有利于学生的智力发展。</w:t>
            </w:r>
          </w:p>
          <w:p w14:paraId="1BF22F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（2）教学中应注重教会学生如何学习，使学生掌握获得知识的方法，要送给学生一支“猎枪”，而不仅仅是几只“猎物”。</w:t>
            </w:r>
          </w:p>
          <w:p w14:paraId="378D1C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（3）能为学生独立学习创造条件，促使学生学会自学。</w:t>
            </w:r>
          </w:p>
          <w:p w14:paraId="4BDE6E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（4）教学中要及时吸收新的科研成果，并能带领学生积极探索新的科学领域，这在高等学校中尤为重要。</w:t>
            </w:r>
          </w:p>
          <w:p w14:paraId="7C1E99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（八）从事记者、编辑工作应具备的素质</w:t>
            </w:r>
          </w:p>
          <w:p w14:paraId="1FF9B1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新闻工作是一项很重要、令人羡慕的工作，也是一个很辛苦、很艰难的职业。它要求从业者具有较高的素质。其中记者和编辑工作又有着不同的素质要求。</w:t>
            </w:r>
          </w:p>
          <w:p w14:paraId="52451A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记者的主要素质特征</w:t>
            </w:r>
          </w:p>
          <w:p w14:paraId="10ECA7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（1）具有较高的政治热情，热爱新闻事业，有全心全意为人民服务的精神。</w:t>
            </w:r>
          </w:p>
          <w:p w14:paraId="039DAC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（2）具有较高的马列主义理论水平，能及时、全面、深刻地理解党的方针政策。</w:t>
            </w:r>
          </w:p>
          <w:p w14:paraId="65577C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（3）具有较强的事业心和正直的品格，有深入实际、实事求是的作风，敢于坚持原则，勇于同不良倾向做斗争。不但要有扎实的新闻专业基础，而且要有广博的知识，既是专才，又是“通才”。</w:t>
            </w:r>
          </w:p>
          <w:p w14:paraId="71C3B1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（4）记忆力强，灵敏度高，有强健的体魄、充沛的精力和吃苦耐劳的精神。</w:t>
            </w:r>
          </w:p>
          <w:p w14:paraId="1AD095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（5）善于跟各种人打交道，具有很强的活动能力。</w:t>
            </w:r>
          </w:p>
          <w:p w14:paraId="4389C3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（6）精通新闻写作，具有较强的文字和口头表达能力。</w:t>
            </w:r>
          </w:p>
          <w:p w14:paraId="2C84C4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（7）善于捕捉新闻信息，有较强的新闻嗅觉和新闻敏感度。</w:t>
            </w:r>
          </w:p>
          <w:p w14:paraId="63A343E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（8）具有较强的创新能力。</w:t>
            </w:r>
          </w:p>
          <w:p w14:paraId="1841B2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作为科技记者，除具备以上素质外，还要具备如下素质</w:t>
            </w:r>
          </w:p>
          <w:p w14:paraId="5CCF4D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（1）要掌握比较广博的科技知识，特别是科技发展的前沿知识。</w:t>
            </w:r>
          </w:p>
          <w:p w14:paraId="2B1222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（2）科学来不得半点虚假，对科研成果的报道必须要严谨，多向专家请教，力求报道准确，具有谦虚严谨的作风。</w:t>
            </w:r>
          </w:p>
          <w:p w14:paraId="28D9BD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（3）眼界要开阔，不能囿于行业或地域的界限。</w:t>
            </w:r>
          </w:p>
          <w:p w14:paraId="62587A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编辑的主要素质特征</w:t>
            </w:r>
          </w:p>
          <w:p w14:paraId="692FE6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（1）具有较高的马列主义理论水平，同时有扎实的编辑专业基础；还应成为知识面比较宽的“杂家”。</w:t>
            </w:r>
          </w:p>
          <w:p w14:paraId="041BAF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（2）正直、热情，尊重作者，不徇私情，按质量高下取舍稿件。</w:t>
            </w:r>
          </w:p>
          <w:p w14:paraId="3AABB1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（3）综合分析能力和表达能力强，有进行社会活动的能力和经验。</w:t>
            </w:r>
          </w:p>
          <w:p w14:paraId="231F01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（4）有畅通的信息渠道，能迅速掌握最新信息。</w:t>
            </w:r>
          </w:p>
          <w:p w14:paraId="3CDC30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（5）有相当强的决策能力，能迅速、准确地提出选题、组稿、审稿。</w:t>
            </w:r>
          </w:p>
          <w:p w14:paraId="38D552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（6）具有较强的文字加工能力和发现问题、解决问题的能力。</w:t>
            </w:r>
          </w:p>
          <w:p w14:paraId="2C93BB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（7）具有较强的学术价值观念和经济效益观念。</w:t>
            </w:r>
          </w:p>
          <w:p w14:paraId="36E554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（九）从事公安政法工作应具备的素质</w:t>
            </w:r>
          </w:p>
          <w:p w14:paraId="658405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公安、检察、司法部门作为我国国家机器的重要组成部分，在打击敌对势力、惩治违法犯罪、保护国家和人民利益、保障人民民主权利、调整和解决人民内部矛盾与纠纷、维持社会安定等方面，起着十分重要的作用。随着我国社会主义法制建设的不断完善和加强，对公、检、法部门人员的素质要求也越来越高，要从事公安政法部门工作的大学毕业生应着重从以下几方面培养自己的职业素质。</w:t>
            </w:r>
          </w:p>
          <w:p w14:paraId="6C1D1D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（1）拥护党的基本路线，自觉坚持“四</w:t>
            </w:r>
            <w:bookmarkStart w:id="0" w:name="_GoBack"/>
            <w:bookmarkEnd w:id="0"/>
            <w:r>
              <w:rPr>
                <w:rFonts w:hint="eastAsia" w:ascii="Times New Roman" w:hAnsi="Times New Roman"/>
                <w:b w:val="0"/>
                <w:bCs/>
                <w:color w:val="000000" w:themeColor="text1"/>
                <w:sz w:val="24"/>
                <w:szCs w:val="24"/>
                <w:lang w:eastAsia="zh-CN"/>
                <w14:textFill>
                  <w14:solidFill>
                    <w14:schemeClr w14:val="tx1">
                      <w14:alpha w14:val="0"/>
                    </w14:schemeClr>
                  </w14:solidFill>
                </w14:textFill>
              </w:rPr>
              <w:t>项基本原则”。热爱本职工作，具有较强的事业心和</w:t>
            </w:r>
          </w:p>
          <w:p w14:paraId="783A28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责任心。</w:t>
            </w:r>
          </w:p>
          <w:p w14:paraId="58E5F1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（2）忠于职守，公正廉洁，坚持原则，依法办事，不徇私情，不畏权势。</w:t>
            </w:r>
          </w:p>
          <w:p w14:paraId="47CBE5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（3）勤于学习、肯于钻研，既有扎实的专业基础，又有较宽的知识面，而且具有较高的理论、政策水平。</w:t>
            </w:r>
          </w:p>
          <w:p w14:paraId="457BB9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（4）注重调查研究，善于观察，勤于思考，有较强的逻辑思维和准确的推理判断能力。</w:t>
            </w:r>
          </w:p>
          <w:p w14:paraId="72EA5D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（5）身体强健，精力充沛，并且具有不怕苦、不怕累、不畏强暴、不怕牺牲的精神。</w:t>
            </w:r>
          </w:p>
          <w:p w14:paraId="540505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（6）工作有魄力，办事机敏、果断，遇事沉着冷静、胆大心细。</w:t>
            </w:r>
          </w:p>
          <w:p w14:paraId="70CA33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（7）既要有敢于承办大案、要案的勇气和能力，又要有踏踏实实、任劳任怨的奉献精神。</w:t>
            </w:r>
          </w:p>
          <w:p w14:paraId="3866FB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（8）既要敢于坚持真理，不怕来自各方面的压力，又能尊重事实，勇于发现并及时纠正工作中的失误。</w:t>
            </w:r>
          </w:p>
          <w:p w14:paraId="0F13FD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（十）从事医务工作应具备的素质</w:t>
            </w:r>
          </w:p>
          <w:p w14:paraId="39B711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医生是社会上颇受人尊重的职业，担负着“救死扶伤”“治病救人”的重要使命，被人们称为“白衣天使”。要做一名能胜任工作、受人尊敬和爱戴的合格医生，必须具备如下一些基本素质。</w:t>
            </w:r>
          </w:p>
          <w:p w14:paraId="3CE397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（1）热爱本职工作，有较强的事业心和责任心。</w:t>
            </w:r>
          </w:p>
          <w:p w14:paraId="12FBB5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（2）具有扎实的专业知识，对相近专业的知识有较深入的了解，并且善于不断吸收本学科的最新知识。</w:t>
            </w:r>
          </w:p>
          <w:p w14:paraId="0CCCC9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（3）独立工作能力强，对技术精益求精，善于掌握现代化的医疗手段。</w:t>
            </w:r>
          </w:p>
          <w:p w14:paraId="39A89C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（4）虚心好学，肯于钻研，注重实践，善于在工作中总结、积累经验，具备较强的科学研究能力。</w:t>
            </w:r>
          </w:p>
          <w:p w14:paraId="315159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（5）具有较好的外语水平，善于学习、借鉴国外的先进经验，掌握国外的先进技术。</w:t>
            </w:r>
          </w:p>
          <w:p w14:paraId="1D0A51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（6）具有全心全意为人民服务的精神，热心为患者服务，态度和蔼可亲，作风平易近人，富有同情心，自珍自爱，不谋取私利。</w:t>
            </w:r>
          </w:p>
          <w:p w14:paraId="48B9A7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（7）身体健康，具有较强的抵抗疾病的能力。</w:t>
            </w:r>
          </w:p>
          <w:p w14:paraId="35CE8C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（8）具有较好的心理素质，有较强的神经系统控制能力和理性抑制能力，善于摆脱不良情绪的影响。</w:t>
            </w:r>
          </w:p>
          <w:p w14:paraId="1E143A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（十一）从事涉外工作应具备的基本素质</w:t>
            </w:r>
          </w:p>
          <w:p w14:paraId="78ADCB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涉外工作（包括对外的政治、经济、科技和文化的交流与往来等）是一项十分重要的工作，随着我国政治、经济、文化的发展，以及我国在国际上地位的提高，涉外工作显得更加重要，涉外人员队伍的数量将会增多，质量也将得到较大提高。同时涉外工作也是当今社会的一个竞争力很强的热门行业。因此，准备到涉外部门工作的毕业生，必须注重自身素质的培养和提高。涉外工作者的基本素质概括起来主要包括以下几方面。</w:t>
            </w:r>
          </w:p>
          <w:p w14:paraId="6B34E5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热爱祖国，掌握政策。在对外交往中，每个涉外工作人员都应时刻想到，自己的一言一行都关系到祖国的形象和声誉，要以自己的实际行动显示出中国人民的精神风貌。要掌握对外交往的总政策，熟悉我国对不同国别、不同地区的政策，还要掌握政治、经济、科技、文化等各个领域的方针政策。这样才能自觉维护祖国的利益和尊严。</w:t>
            </w:r>
          </w:p>
          <w:p w14:paraId="671CA4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（2）严守纪律，保守机密。涉外人员要有很强的组织纪律观念，对涉外问题要请示汇报，不可自行其是；不能利用职权做有损国格、人格，有损国家利益的事情；要认真学习保密法，保守国家机密。</w:t>
            </w:r>
          </w:p>
          <w:p w14:paraId="1F5EC5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精通业务，知识广博。涉外人员的业务素质不但关系到涉外工作的效果，而且往往会影响到祖国的声誉与国家的利益。精通业务，首先要有较高的外语水平，其次要熟练掌握所从事的政治、经济、科技文化等具体涉外工作的业务。要有广博的知识面，涉猎古今中外、政经文史。既要对祖国的政治、经济、历史、文化有广泛的了解，又要熟悉所在国家、地区政治、经济、文化以及风土人情、风俗习惯等。</w:t>
            </w:r>
          </w:p>
          <w:p w14:paraId="4B1F8F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平等待人，不卑不亢。涉外工作中既要接触发达国家的外宾，又要接触发展中国家的外宾，与他们之间既有肤色的不同，又有贫富的差别，还有政治态度的不同等。要做到既不妄自菲薄，也不夜郎自大，平等待人、不卑不亢。</w:t>
            </w:r>
          </w:p>
          <w:p w14:paraId="089D5B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热情服务，不谋私利。涉外工作的服务对象主要是外国人，能不能做到热情待人、周到服务，其影响绝不仅仅限于个人或所在部门。同时，在涉外工作中能否做到以国家和人民利益为重，不利用职权中饱私囊，这也是对一个涉外人员基本素质的重要考验。</w:t>
            </w:r>
          </w:p>
          <w:p w14:paraId="05725A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讲究礼貌，注意仪表。在对外交往中，讲究文明礼貌，注意对外礼仪和社交礼节，熟悉并尊重各国人民的不同风俗习惯，这也是涉外工作人员应具备的基本素质。同时，还要注意自身外貌的整洁美观与服饰的朴素、大方，给人以彬彬有礼、落落大方的良好印象。</w:t>
            </w:r>
          </w:p>
          <w:p w14:paraId="24B4A7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（十二）从事公关工作应具备的基本素质</w:t>
            </w:r>
          </w:p>
          <w:p w14:paraId="7719F1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我国，目前专门培养公关人才的专业学校尚很少见，即使某些学校正在筹建这样的专业或已经招生，也解决不了现在公关人才短缺的燃眉之急。所以社会所需的人员只能从各行各业和非专业的毕业生中选拔。因此，毕业生要想胜任这份工作，就更应该了解和培养公关人员应具备的基本素质。</w:t>
            </w:r>
          </w:p>
          <w:p w14:paraId="5D6292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以人品赢得公众。有人说“广告是让人买我，公关是让人爱我”。公关是信和爱的艺术，要想给人留下真诚、热情、可信赖的好感，靠骗术是不行的，必须靠自己的人品去赢得社会公众的了解、支持与爱戴。</w:t>
            </w:r>
          </w:p>
          <w:p w14:paraId="24AEC9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（2）要把企业形象放在第一位。公关人员是代表企业与公众打交道的，自己的一言一行对企业的形象、声誉都将产生直接影响，企业的形象就是企业的生命，所以公关人员必须时刻注意把企业形象放在第一位。</w:t>
            </w:r>
          </w:p>
          <w:p w14:paraId="124BE1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（3）要有思想、有头脑。公关人员绝不仅仅是摇摇笔杆子、磨磨嘴皮子、只懂实务、没有思想的人，而是善于学习、善于分析判断、善于把握机遇、能为领导提供高质量信息的参谋和助手。</w:t>
            </w:r>
          </w:p>
          <w:p w14:paraId="378407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要有广泛的社交能力和干练的办事能力。公关工作最重要的特点是与各种各样的人打交道，善于交际，会应酬各种场面，恰到好处地接待各种人以及办事不拖沓、不模棱两可，这是公关人员应具备的基本业务素质。</w:t>
            </w:r>
          </w:p>
          <w:p w14:paraId="3094AE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要能写会说。公关人员要常与写作打交道，撰写产品介绍、起草报告书、编写新闻稿、为领导起草会议报告或演讲稿等，这些都需要具备相当强的写作能力；组织产品展销、接待消费者、参加项目论证或商业洽谈，这些都需要口齿伶俐、能言善辩的良好素养。</w:t>
            </w:r>
          </w:p>
          <w:p w14:paraId="6C3ED9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要有机敏的应变能力。公关工作是在千变万化的环境中进行的，要想很好地胜任这一工作，必须勤于思考，善于分析，及时捕捉、鉴别和利用各种信息，从普遍的资料和数据中看出趋势，从平静的表象中看出潜伏的危机，并以果断的措施应付可能发生的各种危机和突变。</w:t>
            </w:r>
          </w:p>
          <w:p w14:paraId="38210A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要有不断创新的能力。随着社会的发展和进步，企业的经营方式、管理方式、企业的产品和服务都要不断变化，合格的公关人员应该具有创新精神和创新能力，在社会交往中，能根据形势的变化不断寻求新的信息沟通方式和新的交往途径，不断给社会公众展示一种崭新的形象。</w:t>
            </w:r>
          </w:p>
        </w:tc>
        <w:tc>
          <w:tcPr>
            <w:tcW w:w="1741" w:type="dxa"/>
            <w:tcBorders>
              <w:tl2br w:val="nil"/>
              <w:tr2bl w:val="nil"/>
            </w:tcBorders>
            <w:shd w:val="clear" w:color="auto" w:fill="auto"/>
            <w:vAlign w:val="center"/>
          </w:tcPr>
          <w:p w14:paraId="06386412">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讲解职业素质的拓展</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让学生更加仔细的了解职业素质的拓展，从而</w:t>
            </w:r>
            <w:r>
              <w:rPr>
                <w:rFonts w:hint="eastAsia" w:ascii="Times New Roman" w:hAnsi="Times New Roman"/>
                <w:b/>
                <w:color w:val="auto"/>
                <w:sz w:val="24"/>
                <w:szCs w:val="24"/>
              </w:rPr>
              <w:t>激发学生的学习欲望。</w:t>
            </w:r>
          </w:p>
        </w:tc>
      </w:tr>
      <w:tr w14:paraId="337D6998">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6201492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69566EE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404" w:type="dxa"/>
            <w:tcBorders>
              <w:tl2br w:val="nil"/>
              <w:tr2bl w:val="nil"/>
            </w:tcBorders>
            <w:shd w:val="clear" w:color="auto" w:fill="auto"/>
            <w:vAlign w:val="center"/>
          </w:tcPr>
          <w:p w14:paraId="4322716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87D8F0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职业素质的拓展，让学生了解职业化素质要求越来越严，沟通与人际技能、创新与愿景思维、领导潜能、团队精神、分析解决问题能力被看作新世纪职业成功的关键因素。</w:t>
            </w:r>
          </w:p>
        </w:tc>
        <w:tc>
          <w:tcPr>
            <w:tcW w:w="1741" w:type="dxa"/>
            <w:tcBorders>
              <w:tl2br w:val="nil"/>
              <w:tr2bl w:val="nil"/>
            </w:tcBorders>
            <w:shd w:val="clear" w:color="auto" w:fill="auto"/>
            <w:vAlign w:val="center"/>
          </w:tcPr>
          <w:p w14:paraId="6669A24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452D108">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25FC7FE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404" w:type="dxa"/>
            <w:tcBorders>
              <w:tl2br w:val="nil"/>
              <w:tr2bl w:val="nil"/>
            </w:tcBorders>
            <w:shd w:val="clear" w:color="auto" w:fill="auto"/>
            <w:vAlign w:val="center"/>
          </w:tcPr>
          <w:p w14:paraId="2691B86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468C37D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简述不同类型职业的素质框架。</w:t>
            </w:r>
          </w:p>
        </w:tc>
        <w:tc>
          <w:tcPr>
            <w:tcW w:w="1741" w:type="dxa"/>
            <w:tcBorders>
              <w:tl2br w:val="nil"/>
              <w:tr2bl w:val="nil"/>
            </w:tcBorders>
            <w:shd w:val="clear" w:color="auto" w:fill="auto"/>
            <w:vAlign w:val="center"/>
          </w:tcPr>
          <w:p w14:paraId="1A7EAC48">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5F497A" w:themeColor="accent4" w:themeShade="BF" w:sz="4" w:space="0"/>
            <w:left w:val="double" w:color="5F497A" w:themeColor="accent4" w:themeShade="BF" w:sz="4" w:space="0"/>
            <w:bottom w:val="double" w:color="5F497A" w:themeColor="accent4" w:themeShade="BF" w:sz="4" w:space="0"/>
            <w:right w:val="double" w:color="5F497A" w:themeColor="accent4" w:themeShade="BF" w:sz="4" w:space="0"/>
            <w:insideH w:val="dotted" w:color="5F497A" w:themeColor="accent4" w:themeShade="BF" w:sz="4" w:space="0"/>
            <w:insideV w:val="dotted" w:color="5F497A" w:themeColor="accent4" w:themeShade="BF" w:sz="4" w:space="0"/>
          </w:tblBorders>
          <w:tblCellMar>
            <w:top w:w="0" w:type="dxa"/>
            <w:left w:w="108" w:type="dxa"/>
            <w:bottom w:w="0" w:type="dxa"/>
            <w:right w:w="108" w:type="dxa"/>
          </w:tblCellMar>
        </w:tblPrEx>
        <w:trPr>
          <w:trHeight w:val="567" w:hRule="atLeast"/>
          <w:jc w:val="center"/>
        </w:trPr>
        <w:tc>
          <w:tcPr>
            <w:tcW w:w="1627" w:type="dxa"/>
            <w:tcBorders>
              <w:tl2br w:val="nil"/>
              <w:tr2bl w:val="nil"/>
            </w:tcBorders>
            <w:shd w:val="clear" w:color="auto" w:fill="E6E0EC" w:themeFill="accent4" w:themeFillTint="32"/>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9145"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虽然利用了线上平台进行信息共享，但在职业规划</w:t>
            </w:r>
            <w:r>
              <w:rPr>
                <w:rFonts w:hint="eastAsia" w:ascii="Times New Roman" w:hAnsi="Times New Roman"/>
                <w:color w:val="000000" w:themeColor="text1"/>
                <w:sz w:val="24"/>
                <w:szCs w:val="24"/>
                <w:lang w:val="en-US" w:eastAsia="zh-CN"/>
                <w14:textFill>
                  <w14:solidFill>
                    <w14:schemeClr w14:val="tx1"/>
                  </w14:solidFill>
                </w14:textFill>
              </w:rPr>
              <w:t>素养</w:t>
            </w:r>
            <w:r>
              <w:rPr>
                <w:rFonts w:hint="default" w:ascii="Times New Roman" w:hAnsi="Times New Roman"/>
                <w:color w:val="000000" w:themeColor="text1"/>
                <w:sz w:val="24"/>
                <w:szCs w:val="24"/>
                <w14:textFill>
                  <w14:solidFill>
                    <w14:schemeClr w14:val="tx1"/>
                  </w14:solidFill>
                </w14:textFill>
              </w:rPr>
              <w:t>的整合与网络建设方面仍有提升空间。</w:t>
            </w:r>
          </w:p>
        </w:tc>
      </w:tr>
    </w:tbl>
    <w:p w14:paraId="1D0D4A0B">
      <w:pPr>
        <w:jc w:val="center"/>
        <w:rPr>
          <w:rFonts w:hint="eastAsia" w:ascii="微软雅黑" w:hAnsi="微软雅黑" w:eastAsia="微软雅黑" w:cs="微软雅黑"/>
          <w:b w:val="0"/>
          <w:bCs w:val="0"/>
          <w:color w:val="604A7B" w:themeColor="accent4" w:themeShade="BF"/>
          <w:sz w:val="44"/>
          <w:szCs w:val="44"/>
          <w:lang w:eastAsia="zh-CN"/>
        </w:rPr>
      </w:pPr>
    </w:p>
    <w:sectPr>
      <w:headerReference r:id="rId6" w:type="first"/>
      <w:footerReference r:id="rId8" w:type="first"/>
      <w:headerReference r:id="rId5" w:type="default"/>
      <w:footerReference r:id="rId7" w:type="default"/>
      <w:pgSz w:w="11906" w:h="16838"/>
      <w:pgMar w:top="567" w:right="57" w:bottom="567" w:left="57" w:header="0" w:footer="0"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embedRegular r:id="rId1" w:fontKey="{79756404-A221-4B43-A341-8BF11F5988E0}"/>
  </w:font>
  <w:font w:name="宋体">
    <w:panose1 w:val="02010600030101010101"/>
    <w:charset w:val="86"/>
    <w:family w:val="auto"/>
    <w:pitch w:val="default"/>
    <w:sig w:usb0="00000203" w:usb1="288F0000" w:usb2="00000006" w:usb3="00000000" w:csb0="00040001" w:csb1="00000000"/>
    <w:embedRegular r:id="rId2" w:fontKey="{BBD8124E-86EC-4FDA-A5CC-028B44F0EAEF}"/>
  </w:font>
  <w:font w:name="Wingdings">
    <w:panose1 w:val="05000000000000000000"/>
    <w:charset w:val="02"/>
    <w:family w:val="auto"/>
    <w:pitch w:val="default"/>
    <w:sig w:usb0="00000000" w:usb1="00000000" w:usb2="00000000" w:usb3="00000000" w:csb0="80000000" w:csb1="00000000"/>
    <w:embedRegular r:id="rId3" w:fontKey="{C9B8C02A-3EAA-4072-B647-3C0EF55CE236}"/>
  </w:font>
  <w:font w:name="Arial">
    <w:panose1 w:val="020B0604020202020204"/>
    <w:charset w:val="01"/>
    <w:family w:val="swiss"/>
    <w:pitch w:val="default"/>
    <w:sig w:usb0="E0002EFF" w:usb1="C000785B" w:usb2="00000009" w:usb3="00000000" w:csb0="400001FF" w:csb1="FFFF0000"/>
    <w:embedRegular r:id="rId4" w:fontKey="{E9395FE0-DC0C-4BE3-8735-B1A149F29CCB}"/>
  </w:font>
  <w:font w:name="黑体">
    <w:panose1 w:val="02010609060101010101"/>
    <w:charset w:val="86"/>
    <w:family w:val="auto"/>
    <w:pitch w:val="default"/>
    <w:sig w:usb0="800002BF" w:usb1="38CF7CFA" w:usb2="00000016" w:usb3="00000000" w:csb0="00040001" w:csb1="00000000"/>
    <w:embedRegular r:id="rId5" w:fontKey="{76482DF8-B7A2-46D7-8141-9B3D5AAFBF0C}"/>
  </w:font>
  <w:font w:name="Courier New">
    <w:panose1 w:val="02070309020205020404"/>
    <w:charset w:val="01"/>
    <w:family w:val="modern"/>
    <w:pitch w:val="default"/>
    <w:sig w:usb0="E0002EFF" w:usb1="C0007843" w:usb2="00000009" w:usb3="00000000" w:csb0="400001FF" w:csb1="FFFF0000"/>
    <w:embedRegular r:id="rId6" w:fontKey="{4991A780-B9BF-4E0D-AE76-6042DCAF4DDB}"/>
  </w:font>
  <w:font w:name="Symbol">
    <w:panose1 w:val="05050102010706020507"/>
    <w:charset w:val="02"/>
    <w:family w:val="roman"/>
    <w:pitch w:val="default"/>
    <w:sig w:usb0="00000000" w:usb1="00000000" w:usb2="00000000" w:usb3="00000000" w:csb0="80000000" w:csb1="00000000"/>
    <w:embedRegular r:id="rId7" w:fontKey="{5F48D6E3-F1A8-4E84-ABC5-437506C7065F}"/>
  </w:font>
  <w:font w:name="Calibri">
    <w:panose1 w:val="020F0502020204030204"/>
    <w:charset w:val="00"/>
    <w:family w:val="swiss"/>
    <w:pitch w:val="default"/>
    <w:sig w:usb0="E4002EFF" w:usb1="C000247B" w:usb2="00000009" w:usb3="00000000" w:csb0="200001FF" w:csb1="00000000"/>
    <w:embedRegular r:id="rId8" w:fontKey="{471B4528-BDA2-4A1A-A494-FC4BAB2460CC}"/>
  </w:font>
  <w:font w:name="思源黑体 CN Regular">
    <w:panose1 w:val="020B0500000000000000"/>
    <w:charset w:val="86"/>
    <w:family w:val="auto"/>
    <w:pitch w:val="default"/>
    <w:sig w:usb0="20000003" w:usb1="2ADF3C10" w:usb2="00000016" w:usb3="00000000" w:csb0="60060107" w:csb1="00000000"/>
  </w:font>
  <w:font w:name="思源黑体 CN Heavy">
    <w:altName w:val="黑体"/>
    <w:panose1 w:val="020B0A00000000000000"/>
    <w:charset w:val="86"/>
    <w:family w:val="auto"/>
    <w:pitch w:val="default"/>
    <w:sig w:usb0="00000000" w:usb1="00000000" w:usb2="00000016" w:usb3="00000000" w:csb0="60060107" w:csb1="00000000"/>
    <w:embedRegular r:id="rId9" w:fontKey="{CD5B03D4-CA9B-4278-8F60-9C2F0A37DD44}"/>
  </w:font>
  <w:font w:name="汉仪中黑KW">
    <w:altName w:val="黑体"/>
    <w:panose1 w:val="00020600040101010101"/>
    <w:charset w:val="86"/>
    <w:family w:val="auto"/>
    <w:pitch w:val="default"/>
    <w:sig w:usb0="00000000" w:usb1="00000000" w:usb2="00000016" w:usb3="00000000" w:csb0="00040000" w:csb1="00000000"/>
  </w:font>
  <w:font w:name="微软雅黑">
    <w:panose1 w:val="020B0503020204020204"/>
    <w:charset w:val="86"/>
    <w:family w:val="auto"/>
    <w:pitch w:val="default"/>
    <w:sig w:usb0="80000287" w:usb1="2ACF3C50" w:usb2="00000016" w:usb3="00000000" w:csb0="0004001F" w:csb1="00000000"/>
    <w:embedRegular r:id="rId10" w:fontKey="{3B5B43BB-DAAD-424C-8DC2-6D1058AA800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AFE17E">
    <w:pPr>
      <w:pStyle w:val="3"/>
    </w:pPr>
    <w:r>
      <mc:AlternateContent>
        <mc:Choice Requires="wps">
          <w:drawing>
            <wp:anchor distT="0" distB="0" distL="114300" distR="114300" simplePos="0" relativeHeight="251665408" behindDoc="0" locked="0" layoutInCell="1" allowOverlap="1">
              <wp:simplePos x="0" y="0"/>
              <wp:positionH relativeFrom="column">
                <wp:posOffset>-36195</wp:posOffset>
              </wp:positionH>
              <wp:positionV relativeFrom="paragraph">
                <wp:posOffset>-155575</wp:posOffset>
              </wp:positionV>
              <wp:extent cx="7560310" cy="36195"/>
              <wp:effectExtent l="0" t="0" r="2540" b="1905"/>
              <wp:wrapNone/>
              <wp:docPr id="15" name="矩形 72"/>
              <wp:cNvGraphicFramePr/>
              <a:graphic xmlns:a="http://schemas.openxmlformats.org/drawingml/2006/main">
                <a:graphicData uri="http://schemas.microsoft.com/office/word/2010/wordprocessingShape">
                  <wps:wsp>
                    <wps:cNvSpPr/>
                    <wps:spPr>
                      <a:xfrm>
                        <a:off x="0" y="0"/>
                        <a:ext cx="7560310" cy="361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id="矩形 72" o:spid="_x0000_s1026" o:spt="1" style="position:absolute;left:0pt;margin-left:-2.85pt;margin-top:-12.25pt;height:2.85pt;width:595.3pt;z-index:251665408;v-text-anchor:middle;mso-width-relative:page;mso-height-relative:page;" fillcolor="#0070C0" filled="t" stroked="f" coordsize="21600,21600" o:gfxdata="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fH0/EtYAAAALAQAA&#10;DwAAAAAAAAABACAAAAAiAAAAZHJzL2Rvd25yZXYueG1sUEsBAhQAFAAAAAgAh07iQDPvA+TiAQAA&#10;sAMAAA4AAAAAAAAAAQAgAAAAJQEAAGRycy9lMm9Eb2MueG1sUEsFBgAAAAAGAAYAWQEAAHkFAAAA&#10;AA==&#10;">
              <v:fill on="t" focussize="0,0"/>
              <v:stroke on="f" weight="2pt"/>
              <v:imagedata o:title=""/>
              <o:lock v:ext="edit" aspectratio="f"/>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99BE0">
    <w:pPr>
      <w:pStyle w:val="3"/>
    </w:pPr>
    <w:r>
      <mc:AlternateContent>
        <mc:Choice Requires="wps">
          <w:drawing>
            <wp:anchor distT="0" distB="0" distL="114300" distR="114300" simplePos="0" relativeHeight="251673600" behindDoc="0" locked="0" layoutInCell="1" allowOverlap="1">
              <wp:simplePos x="0" y="0"/>
              <wp:positionH relativeFrom="column">
                <wp:posOffset>-36195</wp:posOffset>
              </wp:positionH>
              <wp:positionV relativeFrom="paragraph">
                <wp:posOffset>-155575</wp:posOffset>
              </wp:positionV>
              <wp:extent cx="7560310" cy="36195"/>
              <wp:effectExtent l="0" t="0" r="2540" b="1905"/>
              <wp:wrapNone/>
              <wp:docPr id="27" name="矩形 72"/>
              <wp:cNvGraphicFramePr/>
              <a:graphic xmlns:a="http://schemas.openxmlformats.org/drawingml/2006/main">
                <a:graphicData uri="http://schemas.microsoft.com/office/word/2010/wordprocessingShape">
                  <wps:wsp>
                    <wps:cNvSpPr/>
                    <wps:spPr>
                      <a:xfrm>
                        <a:off x="0" y="0"/>
                        <a:ext cx="7560310" cy="36195"/>
                      </a:xfrm>
                      <a:prstGeom prst="rect">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id="矩形 72" o:spid="_x0000_s1026" o:spt="1" style="position:absolute;left:0pt;margin-left:-2.85pt;margin-top:-12.25pt;height:2.85pt;width:595.3pt;z-index:251673600;v-text-anchor:middle;mso-width-relative:page;mso-height-relative:page;" fillcolor="#604A7B [2407]" filled="t" stroked="f" coordsize="21600,21600" o:gfxdata="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o6ISR2gAAAAsBAAAPAAAAAAAAAAEAIAAAACIAAABkcnMvZG93bnJldi54bWxQ&#10;SwECFAAUAAAACACHTuJAhPJSzvUBAADSAwAADgAAAAAAAAABACAAAAApAQAAZHJzL2Uyb0RvYy54&#10;bWxQSwUGAAAAAAYABgBZAQAAkAUAAAAA&#10;">
              <v:fill on="t" focussize="0,0"/>
              <v:stroke on="f" weight="2pt"/>
              <v:imagedata o:title=""/>
              <o:lock v:ext="edit" aspectratio="f"/>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65EBB">
    <w:pPr>
      <w:pStyle w:val="3"/>
    </w:pPr>
    <w:r>
      <mc:AlternateContent>
        <mc:Choice Requires="wps">
          <w:drawing>
            <wp:anchor distT="0" distB="0" distL="114300" distR="114300" simplePos="0" relativeHeight="251670528" behindDoc="0" locked="0" layoutInCell="1" allowOverlap="1">
              <wp:simplePos x="0" y="0"/>
              <wp:positionH relativeFrom="column">
                <wp:posOffset>-36195</wp:posOffset>
              </wp:positionH>
              <wp:positionV relativeFrom="paragraph">
                <wp:posOffset>-155575</wp:posOffset>
              </wp:positionV>
              <wp:extent cx="7560310" cy="36195"/>
              <wp:effectExtent l="0" t="0" r="2540" b="1905"/>
              <wp:wrapNone/>
              <wp:docPr id="14" name="矩形 72"/>
              <wp:cNvGraphicFramePr/>
              <a:graphic xmlns:a="http://schemas.openxmlformats.org/drawingml/2006/main">
                <a:graphicData uri="http://schemas.microsoft.com/office/word/2010/wordprocessingShape">
                  <wps:wsp>
                    <wps:cNvSpPr/>
                    <wps:spPr>
                      <a:xfrm>
                        <a:off x="0" y="0"/>
                        <a:ext cx="7560310" cy="36195"/>
                      </a:xfrm>
                      <a:prstGeom prst="rect">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id="矩形 72" o:spid="_x0000_s1026" o:spt="1" style="position:absolute;left:0pt;margin-left:-2.85pt;margin-top:-12.25pt;height:2.85pt;width:595.3pt;z-index:251670528;v-text-anchor:middle;mso-width-relative:page;mso-height-relative:page;" fillcolor="#604A7B [2407]" filled="t" stroked="f" coordsize="21600,21600" o:gfxdata="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johJHaAAAACwEAAA8AAAAAAAAAAQAgAAAAIgAAAGRycy9kb3ducmV2LnhtbFBL&#10;AQIUABQAAAAIAIdO4kAbM7vY9AEAANIDAAAOAAAAAAAAAAEAIAAAACkBAABkcnMvZTJvRG9jLnht&#10;bFBLBQYAAAAABgAGAFkBAACPBQAAAAA=&#10;">
              <v:fill on="t" focussize="0,0"/>
              <v:stroke on="f" weight="2pt"/>
              <v:imagedata o:title=""/>
              <o:lock v:ext="edit" aspectratio="f"/>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391A2">
    <w:pPr>
      <w:pStyle w:val="4"/>
      <w:pBdr>
        <w:bottom w:val="none" w:color="auto" w:sz="0" w:space="1"/>
      </w:pBdr>
    </w:pPr>
    <w:r>
      <w:rPr>
        <w:sz w:val="21"/>
      </w:rPr>
      <mc:AlternateContent>
        <mc:Choice Requires="wpg">
          <w:drawing>
            <wp:anchor distT="0" distB="0" distL="114300" distR="114300" simplePos="0" relativeHeight="251667456" behindDoc="0" locked="0" layoutInCell="1" allowOverlap="1">
              <wp:simplePos x="0" y="0"/>
              <wp:positionH relativeFrom="column">
                <wp:posOffset>99695</wp:posOffset>
              </wp:positionH>
              <wp:positionV relativeFrom="paragraph">
                <wp:posOffset>64135</wp:posOffset>
              </wp:positionV>
              <wp:extent cx="756285" cy="179705"/>
              <wp:effectExtent l="0" t="0" r="5715" b="10795"/>
              <wp:wrapNone/>
              <wp:docPr id="2" name="组合 2"/>
              <wp:cNvGraphicFramePr/>
              <a:graphic xmlns:a="http://schemas.openxmlformats.org/drawingml/2006/main">
                <a:graphicData uri="http://schemas.microsoft.com/office/word/2010/wordprocessingGroup">
                  <wpg:wgp>
                    <wpg:cNvGrpSpPr/>
                    <wpg:grpSpPr>
                      <a:xfrm>
                        <a:off x="0" y="0"/>
                        <a:ext cx="756285" cy="179705"/>
                        <a:chOff x="10154" y="860"/>
                        <a:chExt cx="1026" cy="272"/>
                      </a:xfrm>
                      <a:solidFill>
                        <a:srgbClr val="0070C0"/>
                      </a:solidFill>
                    </wpg:grpSpPr>
                    <wps:wsp>
                      <wps:cNvPr id="18" name="椭圆 9"/>
                      <wps:cNvSpPr/>
                      <wps:spPr>
                        <a:xfrm>
                          <a:off x="10154" y="860"/>
                          <a:ext cx="272" cy="272"/>
                        </a:xfrm>
                        <a:prstGeom prst="chevron">
                          <a:avLst/>
                        </a:prstGeom>
                        <a:grp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 name="椭圆 13"/>
                      <wps:cNvSpPr/>
                      <wps:spPr>
                        <a:xfrm>
                          <a:off x="10531" y="860"/>
                          <a:ext cx="272" cy="272"/>
                        </a:xfrm>
                        <a:prstGeom prst="chevron">
                          <a:avLst/>
                        </a:prstGeom>
                        <a:solidFill>
                          <a:srgbClr val="00B0F0"/>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 name="椭圆 14"/>
                      <wps:cNvSpPr/>
                      <wps:spPr>
                        <a:xfrm>
                          <a:off x="10908" y="860"/>
                          <a:ext cx="272" cy="272"/>
                        </a:xfrm>
                        <a:prstGeom prst="chevron">
                          <a:avLst/>
                        </a:prstGeom>
                        <a:grp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7.85pt;margin-top:5.05pt;height:14.15pt;width:59.55pt;z-index:251667456;mso-width-relative:page;mso-height-relative:page;" coordorigin="10154,860" coordsize="1026,272" o:gfxdata="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">
              <o:lock v:ext="edit" aspectratio="f"/>
              <v:shape id="椭圆 9" o:spid="_x0000_s1026" o:spt="55" type="#_x0000_t55" style="position:absolute;left:10154;top:860;height:272;width:272;v-text-anchor:middle;" filled="t" stroked="f" coordsize="21600,21600" o:gfxdata="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Fj/Tr4A&#10;AADbAAAADwAAAAAAAAABACAAAAAiAAAAZHJzL2Rvd25yZXYueG1sUEsBAhQAFAAAAAgAh07iQDMv&#10;BZ47AAAAOQAAABAAAAAAAAAAAQAgAAAADQEAAGRycy9zaGFwZXhtbC54bWxQSwUGAAAAAAYABgBb&#10;AQAAtwMAAAAA&#10;" adj="10800">
                <v:fill on="t" focussize="0,0"/>
                <v:stroke on="f" weight="1pt"/>
                <v:imagedata o:title=""/>
                <o:lock v:ext="edit" aspectratio="f"/>
              </v:shape>
              <v:shape id="椭圆 13" o:spid="_x0000_s1026" o:spt="55" type="#_x0000_t55" style="position:absolute;left:10531;top:860;height:272;width:272;v-text-anchor:middle;" fillcolor="#00B0F0" filled="t" stroked="f" coordsize="21600,21600" o:gfxdata="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PWI3ugAAANsA&#10;AAAPAAAAAAAAAAEAIAAAACIAAABkcnMvZG93bnJldi54bWxQSwECFAAUAAAACACHTuJAMy8FnjsA&#10;AAA5AAAAEAAAAAAAAAABACAAAAAJAQAAZHJzL3NoYXBleG1sLnhtbFBLBQYAAAAABgAGAFsBAACz&#10;AwAAAAA=&#10;" adj="10800">
                <v:fill on="t" focussize="0,0"/>
                <v:stroke on="f" weight="1pt"/>
                <v:imagedata o:title=""/>
                <o:lock v:ext="edit" aspectratio="f"/>
              </v:shape>
              <v:shape id="椭圆 14" o:spid="_x0000_s1026" o:spt="55" type="#_x0000_t55" style="position:absolute;left:10908;top:860;height:272;width:272;v-text-anchor:middle;" filled="t" stroked="f" coordsize="21600,21600" o:gfxdata="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9wCGb4A&#10;AADbAAAADwAAAAAAAAABACAAAAAiAAAAZHJzL2Rvd25yZXYueG1sUEsBAhQAFAAAAAgAh07iQDMv&#10;BZ47AAAAOQAAABAAAAAAAAAAAQAgAAAADQEAAGRycy9zaGFwZXhtbC54bWxQSwUGAAAAAAYABgBb&#10;AQAAtwMAAAAA&#10;" adj="10800">
                <v:fill on="t" focussize="0,0"/>
                <v:stroke on="f" weight="1pt"/>
                <v:imagedata o:title=""/>
                <o:lock v:ext="edit" aspectratio="f"/>
              </v:shape>
            </v:group>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-36195</wp:posOffset>
              </wp:positionH>
              <wp:positionV relativeFrom="paragraph">
                <wp:posOffset>280670</wp:posOffset>
              </wp:positionV>
              <wp:extent cx="7560310" cy="36195"/>
              <wp:effectExtent l="0" t="0" r="2540" b="1905"/>
              <wp:wrapNone/>
              <wp:docPr id="1" name="矩形 72"/>
              <wp:cNvGraphicFramePr/>
              <a:graphic xmlns:a="http://schemas.openxmlformats.org/drawingml/2006/main">
                <a:graphicData uri="http://schemas.microsoft.com/office/word/2010/wordprocessingShape">
                  <wps:wsp>
                    <wps:cNvSpPr/>
                    <wps:spPr>
                      <a:xfrm>
                        <a:off x="0" y="0"/>
                        <a:ext cx="7560310" cy="361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id="矩形 72" o:spid="_x0000_s1026" o:spt="1" style="position:absolute;left:0pt;margin-left:-2.85pt;margin-top:22.1pt;height:2.85pt;width:595.3pt;z-index:251666432;v-text-anchor:middle;mso-width-relative:page;mso-height-relative:page;" fillcolor="#0070C0" filled="t" stroked="f" coordsize="21600,21600" o:gfxdata="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C+LPDLVAAAACQEAAA8A&#10;AAAAAAAAAQAgAAAAIgAAAGRycy9kb3ducmV2LnhtbFBLAQIUABQAAAAIAIdO4kDX3eh+4QEAAK8D&#10;AAAOAAAAAAAAAAEAIAAAACQBAABkcnMvZTJvRG9jLnhtbFBLBQYAAAAABgAGAFkBAAB3BQAAAAA=&#10;">
              <v:fill on="t" focussize="0,0"/>
              <v:stroke on="f" weight="2pt"/>
              <v:imagedata o:title=""/>
              <o:lock v:ext="edit" aspectratio="f"/>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C2839">
    <w:pPr>
      <w:pStyle w:val="4"/>
      <w:pBdr>
        <w:bottom w:val="none" w:color="auto" w:sz="0" w:space="1"/>
      </w:pBdr>
    </w:pPr>
    <w:r>
      <w:rPr>
        <w:sz w:val="21"/>
      </w:rPr>
      <mc:AlternateContent>
        <mc:Choice Requires="wpg">
          <w:drawing>
            <wp:anchor distT="0" distB="0" distL="114300" distR="114300" simplePos="0" relativeHeight="251671552" behindDoc="0" locked="0" layoutInCell="1" allowOverlap="1">
              <wp:simplePos x="0" y="0"/>
              <wp:positionH relativeFrom="column">
                <wp:posOffset>104140</wp:posOffset>
              </wp:positionH>
              <wp:positionV relativeFrom="paragraph">
                <wp:posOffset>64770</wp:posOffset>
              </wp:positionV>
              <wp:extent cx="756285" cy="179705"/>
              <wp:effectExtent l="0" t="0" r="5715" b="10795"/>
              <wp:wrapNone/>
              <wp:docPr id="16" name="组合 16"/>
              <wp:cNvGraphicFramePr/>
              <a:graphic xmlns:a="http://schemas.openxmlformats.org/drawingml/2006/main">
                <a:graphicData uri="http://schemas.microsoft.com/office/word/2010/wordprocessingGroup">
                  <wpg:wgp>
                    <wpg:cNvGrpSpPr/>
                    <wpg:grpSpPr>
                      <a:xfrm>
                        <a:off x="0" y="0"/>
                        <a:ext cx="756285" cy="179705"/>
                        <a:chOff x="10154" y="860"/>
                        <a:chExt cx="1026" cy="272"/>
                      </a:xfrm>
                      <a:solidFill>
                        <a:srgbClr val="0070C0"/>
                      </a:solidFill>
                    </wpg:grpSpPr>
                    <wps:wsp>
                      <wps:cNvPr id="20" name="椭圆 9"/>
                      <wps:cNvSpPr/>
                      <wps:spPr>
                        <a:xfrm>
                          <a:off x="10154" y="860"/>
                          <a:ext cx="272" cy="272"/>
                        </a:xfrm>
                        <a:prstGeom prst="chevron">
                          <a:avLst/>
                        </a:prstGeom>
                        <a:solidFill>
                          <a:schemeClr val="accent4">
                            <a:lumMod val="7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 name="椭圆 13"/>
                      <wps:cNvSpPr/>
                      <wps:spPr>
                        <a:xfrm>
                          <a:off x="10531" y="860"/>
                          <a:ext cx="272" cy="272"/>
                        </a:xfrm>
                        <a:prstGeom prst="chevron">
                          <a:avLst/>
                        </a:prstGeom>
                        <a:solidFill>
                          <a:schemeClr val="accent4">
                            <a:lumMod val="60000"/>
                            <a:lumOff val="40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椭圆 14"/>
                      <wps:cNvSpPr/>
                      <wps:spPr>
                        <a:xfrm>
                          <a:off x="10908" y="860"/>
                          <a:ext cx="272" cy="272"/>
                        </a:xfrm>
                        <a:prstGeom prst="chevron">
                          <a:avLst/>
                        </a:prstGeom>
                        <a:solidFill>
                          <a:schemeClr val="accent4"/>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8.2pt;margin-top:5.1pt;height:14.15pt;width:59.55pt;z-index:251671552;mso-width-relative:page;mso-height-relative:page;" coordorigin="10154,860" coordsize="1026,272" o:gfxdata="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">
              <o:lock v:ext="edit" aspectratio="f"/>
              <v:shape id="椭圆 9" o:spid="_x0000_s1026" o:spt="55" type="#_x0000_t55" style="position:absolute;left:10154;top:860;height:272;width:272;v-text-anchor:middle;" fillcolor="#604A7B [2407]" filled="t" stroked="f" coordsize="21600,21600" o:gfxdata="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ZbqvW5AAAA2wAA&#10;AA8AAAAAAAAAAQAgAAAAIgAAAGRycy9kb3ducmV2LnhtbFBLAQIUABQAAAAIAIdO4kAzLwWeOwAA&#10;ADkAAAAQAAAAAAAAAAEAIAAAAAgBAABkcnMvc2hhcGV4bWwueG1sUEsFBgAAAAAGAAYAWwEAALID&#10;AAAAAA==&#10;" adj="10800">
                <v:fill on="t" focussize="0,0"/>
                <v:stroke on="f" weight="1pt"/>
                <v:imagedata o:title=""/>
                <o:lock v:ext="edit" aspectratio="f"/>
              </v:shape>
              <v:shape id="椭圆 13" o:spid="_x0000_s1026" o:spt="55" type="#_x0000_t55" style="position:absolute;left:10531;top:860;height:272;width:272;v-text-anchor:middle;" fillcolor="#B3A2C7 [1943]" filled="t" stroked="f" coordsize="21600,21600" o:gfxdata="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TCgy8AAAA&#10;2wAAAA8AAAAAAAAAAQAgAAAAIgAAAGRycy9kb3ducmV2LnhtbFBLAQIUABQAAAAIAIdO4kAzLwWe&#10;OwAAADkAAAAQAAAAAAAAAAEAIAAAAAsBAABkcnMvc2hhcGV4bWwueG1sUEsFBgAAAAAGAAYAWwEA&#10;ALUDAAAAAA==&#10;" adj="10800">
                <v:fill on="t" focussize="0,0"/>
                <v:stroke on="f" weight="1pt"/>
                <v:imagedata o:title=""/>
                <o:lock v:ext="edit" aspectratio="f"/>
              </v:shape>
              <v:shape id="椭圆 14" o:spid="_x0000_s1026" o:spt="55" type="#_x0000_t55" style="position:absolute;left:10908;top:860;height:272;width:272;v-text-anchor:middle;" fillcolor="#8064A2 [3207]" filled="t" stroked="f" coordsize="21600,21600" o:gfxdata="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QZ0SvQAA&#10;ANsAAAAPAAAAAAAAAAEAIAAAACIAAABkcnMvZG93bnJldi54bWxQSwECFAAUAAAACACHTuJAMy8F&#10;njsAAAA5AAAAEAAAAAAAAAABACAAAAAMAQAAZHJzL3NoYXBleG1sLnhtbFBLBQYAAAAABgAGAFsB&#10;AAC2AwAAAAA=&#10;" adj="10800">
                <v:fill on="t" focussize="0,0"/>
                <v:stroke on="f" weight="1pt"/>
                <v:imagedata o:title=""/>
                <o:lock v:ext="edit" aspectratio="f"/>
              </v:shape>
            </v:group>
          </w:pict>
        </mc:Fallback>
      </mc:AlternateContent>
    </w:r>
    <w:r>
      <mc:AlternateContent>
        <mc:Choice Requires="wps">
          <w:drawing>
            <wp:anchor distT="0" distB="0" distL="114300" distR="114300" simplePos="0" relativeHeight="251672576" behindDoc="0" locked="0" layoutInCell="1" allowOverlap="1">
              <wp:simplePos x="0" y="0"/>
              <wp:positionH relativeFrom="column">
                <wp:posOffset>-36195</wp:posOffset>
              </wp:positionH>
              <wp:positionV relativeFrom="paragraph">
                <wp:posOffset>280670</wp:posOffset>
              </wp:positionV>
              <wp:extent cx="7560310" cy="36195"/>
              <wp:effectExtent l="0" t="0" r="2540" b="1905"/>
              <wp:wrapNone/>
              <wp:docPr id="25" name="矩形 72"/>
              <wp:cNvGraphicFramePr/>
              <a:graphic xmlns:a="http://schemas.openxmlformats.org/drawingml/2006/main">
                <a:graphicData uri="http://schemas.microsoft.com/office/word/2010/wordprocessingShape">
                  <wps:wsp>
                    <wps:cNvSpPr/>
                    <wps:spPr>
                      <a:xfrm>
                        <a:off x="0" y="0"/>
                        <a:ext cx="7560310" cy="36195"/>
                      </a:xfrm>
                      <a:prstGeom prst="rect">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id="矩形 72" o:spid="_x0000_s1026" o:spt="1" style="position:absolute;left:0pt;margin-left:-2.85pt;margin-top:22.1pt;height:2.85pt;width:595.3pt;z-index:251672576;v-text-anchor:middle;mso-width-relative:page;mso-height-relative:page;" fillcolor="#604A7B [2407]" filled="t" stroked="f" coordsize="21600,21600" o:gfxdata="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1kXP/aAAAACQEAAA8AAAAAAAAAAQAgAAAAIgAAAGRycy9kb3ducmV2LnhtbFBL&#10;AQIUABQAAAAIAIdO4kBFwO6P9AEAANIDAAAOAAAAAAAAAAEAIAAAACkBAABkcnMvZTJvRG9jLnht&#10;bFBLBQYAAAAABgAGAFkBAACPBQAAAAA=&#10;">
              <v:fill on="t" focussize="0,0"/>
              <v:stroke on="f" weight="2pt"/>
              <v:imagedata o:title=""/>
              <o:lock v:ext="edit" aspectratio="f"/>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63ACA">
    <w:pPr>
      <w:pStyle w:val="4"/>
      <w:pBdr>
        <w:bottom w:val="none" w:color="auto" w:sz="0" w:space="1"/>
      </w:pBdr>
    </w:pPr>
    <w:r>
      <w:rPr>
        <w:sz w:val="21"/>
      </w:rPr>
      <mc:AlternateContent>
        <mc:Choice Requires="wpg">
          <w:drawing>
            <wp:anchor distT="0" distB="0" distL="114300" distR="114300" simplePos="0" relativeHeight="251669504" behindDoc="0" locked="0" layoutInCell="1" allowOverlap="1">
              <wp:simplePos x="0" y="0"/>
              <wp:positionH relativeFrom="column">
                <wp:posOffset>99695</wp:posOffset>
              </wp:positionH>
              <wp:positionV relativeFrom="paragraph">
                <wp:posOffset>64135</wp:posOffset>
              </wp:positionV>
              <wp:extent cx="756285" cy="179705"/>
              <wp:effectExtent l="0" t="0" r="5715" b="10795"/>
              <wp:wrapNone/>
              <wp:docPr id="9" name="组合 9"/>
              <wp:cNvGraphicFramePr/>
              <a:graphic xmlns:a="http://schemas.openxmlformats.org/drawingml/2006/main">
                <a:graphicData uri="http://schemas.microsoft.com/office/word/2010/wordprocessingGroup">
                  <wpg:wgp>
                    <wpg:cNvGrpSpPr/>
                    <wpg:grpSpPr>
                      <a:xfrm>
                        <a:off x="0" y="0"/>
                        <a:ext cx="756285" cy="179705"/>
                        <a:chOff x="10154" y="860"/>
                        <a:chExt cx="1026" cy="272"/>
                      </a:xfrm>
                      <a:solidFill>
                        <a:srgbClr val="0070C0"/>
                      </a:solidFill>
                    </wpg:grpSpPr>
                    <wps:wsp>
                      <wps:cNvPr id="10" name="椭圆 9"/>
                      <wps:cNvSpPr/>
                      <wps:spPr>
                        <a:xfrm>
                          <a:off x="10154" y="860"/>
                          <a:ext cx="272" cy="272"/>
                        </a:xfrm>
                        <a:prstGeom prst="chevron">
                          <a:avLst/>
                        </a:prstGeom>
                        <a:solidFill>
                          <a:schemeClr val="accent4">
                            <a:lumMod val="75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椭圆 13"/>
                      <wps:cNvSpPr/>
                      <wps:spPr>
                        <a:xfrm>
                          <a:off x="10531" y="860"/>
                          <a:ext cx="272" cy="272"/>
                        </a:xfrm>
                        <a:prstGeom prst="chevron">
                          <a:avLst/>
                        </a:prstGeom>
                        <a:solidFill>
                          <a:schemeClr val="accent4">
                            <a:lumMod val="60000"/>
                            <a:lumOff val="40000"/>
                          </a:scheme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椭圆 14"/>
                      <wps:cNvSpPr/>
                      <wps:spPr>
                        <a:xfrm>
                          <a:off x="10908" y="860"/>
                          <a:ext cx="272" cy="272"/>
                        </a:xfrm>
                        <a:prstGeom prst="chevron">
                          <a:avLst/>
                        </a:prstGeom>
                        <a:solidFill>
                          <a:schemeClr val="accent4"/>
                        </a:solidFill>
                        <a:ln w="1270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7.85pt;margin-top:5.05pt;height:14.15pt;width:59.55pt;z-index:251669504;mso-width-relative:page;mso-height-relative:page;" coordorigin="10154,860" coordsize="1026,272" o:gfxdata="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">
              <o:lock v:ext="edit" aspectratio="f"/>
              <v:shape id="椭圆 9" o:spid="_x0000_s1026" o:spt="55" type="#_x0000_t55" style="position:absolute;left:10154;top:860;height:272;width:272;v-text-anchor:middle;" fillcolor="#604A7B [2407]" filled="t" stroked="f" coordsize="21600,21600" o:gfxdata="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3YEi8AAAA&#10;2wAAAA8AAAAAAAAAAQAgAAAAIgAAAGRycy9kb3ducmV2LnhtbFBLAQIUABQAAAAIAIdO4kAzLwWe&#10;OwAAADkAAAAQAAAAAAAAAAEAIAAAAAsBAABkcnMvc2hhcGV4bWwueG1sUEsFBgAAAAAGAAYAWwEA&#10;ALUDAAAAAA==&#10;" adj="10800">
                <v:fill on="t" focussize="0,0"/>
                <v:stroke on="f" weight="1pt"/>
                <v:imagedata o:title=""/>
                <o:lock v:ext="edit" aspectratio="f"/>
              </v:shape>
              <v:shape id="椭圆 13" o:spid="_x0000_s1026" o:spt="55" type="#_x0000_t55" style="position:absolute;left:10531;top:860;height:272;width:272;v-text-anchor:middle;" fillcolor="#B3A2C7 [1943]" filled="t" stroked="f" coordsize="21600,21600" o:gfxdata="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5IftdugAAANsA&#10;AAAPAAAAAAAAAAEAIAAAACIAAABkcnMvZG93bnJldi54bWxQSwECFAAUAAAACACHTuJAMy8FnjsA&#10;AAA5AAAAEAAAAAAAAAABACAAAAAJAQAAZHJzL3NoYXBleG1sLnhtbFBLBQYAAAAABgAGAFsBAACz&#10;AwAAAAA=&#10;" adj="10800">
                <v:fill on="t" focussize="0,0"/>
                <v:stroke on="f" weight="1pt"/>
                <v:imagedata o:title=""/>
                <o:lock v:ext="edit" aspectratio="f"/>
              </v:shape>
              <v:shape id="椭圆 14" o:spid="_x0000_s1026" o:spt="55" type="#_x0000_t55" style="position:absolute;left:10908;top:860;height:272;width:272;v-text-anchor:middle;" fillcolor="#8064A2 [3207]" filled="t" stroked="f" coordsize="21600,21600" o:gfxdata="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YhqQLsAAADb&#10;AAAADwAAAAAAAAABACAAAAAiAAAAZHJzL2Rvd25yZXYueG1sUEsBAhQAFAAAAAgAh07iQDMvBZ47&#10;AAAAOQAAABAAAAAAAAAAAQAgAAAACgEAAGRycy9zaGFwZXhtbC54bWxQSwUGAAAAAAYABgBbAQAA&#10;tAMAAAAA&#10;" adj="10800">
                <v:fill on="t" focussize="0,0"/>
                <v:stroke on="f" weight="1pt"/>
                <v:imagedata o:title=""/>
                <o:lock v:ext="edit" aspectratio="f"/>
              </v:shape>
            </v:group>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-36195</wp:posOffset>
              </wp:positionH>
              <wp:positionV relativeFrom="paragraph">
                <wp:posOffset>280670</wp:posOffset>
              </wp:positionV>
              <wp:extent cx="7560310" cy="36195"/>
              <wp:effectExtent l="0" t="0" r="2540" b="1905"/>
              <wp:wrapNone/>
              <wp:docPr id="13" name="矩形 72"/>
              <wp:cNvGraphicFramePr/>
              <a:graphic xmlns:a="http://schemas.openxmlformats.org/drawingml/2006/main">
                <a:graphicData uri="http://schemas.microsoft.com/office/word/2010/wordprocessingShape">
                  <wps:wsp>
                    <wps:cNvSpPr/>
                    <wps:spPr>
                      <a:xfrm>
                        <a:off x="0" y="0"/>
                        <a:ext cx="7560310" cy="36195"/>
                      </a:xfrm>
                      <a:prstGeom prst="rect">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id="矩形 72" o:spid="_x0000_s1026" o:spt="1" style="position:absolute;left:0pt;margin-left:-2.85pt;margin-top:22.1pt;height:2.85pt;width:595.3pt;z-index:251668480;v-text-anchor:middle;mso-width-relative:page;mso-height-relative:page;" fillcolor="#604A7B [2407]" filled="t" stroked="f" coordsize="21600,21600" o:gfxdata="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9ZFz/2gAAAAkBAAAPAAAAAAAAAAEAIAAAACIAAABkcnMvZG93bnJldi54bWxQ&#10;SwECFAAUAAAACACHTuJAGP4Z1/UBAADSAwAADgAAAAAAAAABACAAAAApAQAAZHJzL2Uyb0RvYy54&#10;bWxQSwUGAAAAAAYABgBZAQAAkAUAAAAA&#10;">
              <v:fill on="t" focussize="0,0"/>
              <v:stroke on="f" weight="2pt"/>
              <v:imagedata o:title=""/>
              <o:lock v:ext="edit" aspectratio="f"/>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embedTrueTypeFonts/>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VmNWQ4YTZmMjI4MTg4ZmFiODFmYmNhODYxNzA4ZGIifQ=="/>
  </w:docVars>
  <w:rsids>
    <w:rsidRoot w:val="0E4A0A45"/>
    <w:rsid w:val="0005399E"/>
    <w:rsid w:val="00081C91"/>
    <w:rsid w:val="000A391B"/>
    <w:rsid w:val="000A3E2E"/>
    <w:rsid w:val="000D2D5E"/>
    <w:rsid w:val="000F4610"/>
    <w:rsid w:val="00116DEF"/>
    <w:rsid w:val="001767B3"/>
    <w:rsid w:val="0018050F"/>
    <w:rsid w:val="001915EF"/>
    <w:rsid w:val="001A570A"/>
    <w:rsid w:val="001C65B7"/>
    <w:rsid w:val="001E30EA"/>
    <w:rsid w:val="00226041"/>
    <w:rsid w:val="002366BC"/>
    <w:rsid w:val="00245249"/>
    <w:rsid w:val="002751A3"/>
    <w:rsid w:val="002A3F7F"/>
    <w:rsid w:val="002D7FB0"/>
    <w:rsid w:val="002E07D3"/>
    <w:rsid w:val="00327808"/>
    <w:rsid w:val="00356E77"/>
    <w:rsid w:val="00366826"/>
    <w:rsid w:val="0037055B"/>
    <w:rsid w:val="00391F6D"/>
    <w:rsid w:val="003A22D6"/>
    <w:rsid w:val="003E1345"/>
    <w:rsid w:val="00406835"/>
    <w:rsid w:val="00443445"/>
    <w:rsid w:val="004468A9"/>
    <w:rsid w:val="00477274"/>
    <w:rsid w:val="004A3CF1"/>
    <w:rsid w:val="004D6159"/>
    <w:rsid w:val="004E1683"/>
    <w:rsid w:val="005268B6"/>
    <w:rsid w:val="00531FDF"/>
    <w:rsid w:val="005A4473"/>
    <w:rsid w:val="005A7A7B"/>
    <w:rsid w:val="005D36CC"/>
    <w:rsid w:val="005E7E47"/>
    <w:rsid w:val="00637D5A"/>
    <w:rsid w:val="00657EA5"/>
    <w:rsid w:val="007058E3"/>
    <w:rsid w:val="007714F0"/>
    <w:rsid w:val="00783F4C"/>
    <w:rsid w:val="007B2ACF"/>
    <w:rsid w:val="007C3AB3"/>
    <w:rsid w:val="007E03DA"/>
    <w:rsid w:val="007E6BB4"/>
    <w:rsid w:val="00821185"/>
    <w:rsid w:val="00886E59"/>
    <w:rsid w:val="008B1000"/>
    <w:rsid w:val="008B212D"/>
    <w:rsid w:val="008C105B"/>
    <w:rsid w:val="008C29CE"/>
    <w:rsid w:val="008C728C"/>
    <w:rsid w:val="008D124E"/>
    <w:rsid w:val="0090025A"/>
    <w:rsid w:val="009143E3"/>
    <w:rsid w:val="009156EE"/>
    <w:rsid w:val="00943F06"/>
    <w:rsid w:val="009465ED"/>
    <w:rsid w:val="0095543D"/>
    <w:rsid w:val="009C6F7C"/>
    <w:rsid w:val="009E1E8D"/>
    <w:rsid w:val="009E7D4F"/>
    <w:rsid w:val="00A17432"/>
    <w:rsid w:val="00A229E0"/>
    <w:rsid w:val="00AD3188"/>
    <w:rsid w:val="00AF4A2E"/>
    <w:rsid w:val="00B04A4E"/>
    <w:rsid w:val="00B97F39"/>
    <w:rsid w:val="00BA653C"/>
    <w:rsid w:val="00BB2051"/>
    <w:rsid w:val="00BC3189"/>
    <w:rsid w:val="00BF5C13"/>
    <w:rsid w:val="00C218F9"/>
    <w:rsid w:val="00C31783"/>
    <w:rsid w:val="00C43843"/>
    <w:rsid w:val="00C50C1C"/>
    <w:rsid w:val="00C652D1"/>
    <w:rsid w:val="00C74050"/>
    <w:rsid w:val="00C77909"/>
    <w:rsid w:val="00C864C2"/>
    <w:rsid w:val="00D2361B"/>
    <w:rsid w:val="00D53D06"/>
    <w:rsid w:val="00D64024"/>
    <w:rsid w:val="00DF05F2"/>
    <w:rsid w:val="00E64EEE"/>
    <w:rsid w:val="00E65906"/>
    <w:rsid w:val="00E929BE"/>
    <w:rsid w:val="00EB75BE"/>
    <w:rsid w:val="00EC15E8"/>
    <w:rsid w:val="00F10C4A"/>
    <w:rsid w:val="00F617AD"/>
    <w:rsid w:val="00F64788"/>
    <w:rsid w:val="00F77657"/>
    <w:rsid w:val="00F811C8"/>
    <w:rsid w:val="00F81F1C"/>
    <w:rsid w:val="00F952C8"/>
    <w:rsid w:val="00FB6E76"/>
    <w:rsid w:val="00FD19B3"/>
    <w:rsid w:val="00FF65B7"/>
    <w:rsid w:val="03621696"/>
    <w:rsid w:val="0425012F"/>
    <w:rsid w:val="0E4A0A45"/>
    <w:rsid w:val="18B85453"/>
    <w:rsid w:val="20D6338B"/>
    <w:rsid w:val="24296D45"/>
    <w:rsid w:val="25461985"/>
    <w:rsid w:val="2EDE49DD"/>
    <w:rsid w:val="33101BD9"/>
    <w:rsid w:val="36F46079"/>
    <w:rsid w:val="375C6DE7"/>
    <w:rsid w:val="37E34E12"/>
    <w:rsid w:val="399C5D79"/>
    <w:rsid w:val="3D5B544A"/>
    <w:rsid w:val="42925DB2"/>
    <w:rsid w:val="451B1324"/>
    <w:rsid w:val="54EA64D2"/>
    <w:rsid w:val="5B8D6CBF"/>
    <w:rsid w:val="619B1077"/>
    <w:rsid w:val="63FD5526"/>
    <w:rsid w:val="66FA36D9"/>
    <w:rsid w:val="68005ECF"/>
    <w:rsid w:val="71245578"/>
    <w:rsid w:val="74B15375"/>
    <w:rsid w:val="759E2140"/>
    <w:rsid w:val="7651745F"/>
    <w:rsid w:val="79556C16"/>
    <w:rsid w:val="7CFF1EE1"/>
    <w:rsid w:val="7F1DD257"/>
    <w:rsid w:val="8B4E3546"/>
    <w:rsid w:val="EDFDC52A"/>
    <w:rsid w:val="F7F35C69"/>
    <w:rsid w:val="FFCF6B6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rPr>
      <w:sz w:val="18"/>
      <w:szCs w:val="18"/>
    </w:rPr>
  </w:style>
  <w:style w:type="paragraph" w:styleId="3">
    <w:name w:val="footer"/>
    <w:basedOn w:val="1"/>
    <w:link w:val="12"/>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rPr>
      <w:sz w:val="24"/>
    </w:rPr>
  </w:style>
  <w:style w:type="table" w:styleId="7">
    <w:name w:val="Table Grid"/>
    <w:basedOn w:val="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unhideWhenUsed/>
    <w:qFormat/>
    <w:uiPriority w:val="99"/>
    <w:rPr>
      <w:color w:val="0000FF" w:themeColor="hyperlink"/>
      <w:u w:val="single"/>
      <w14:textFill>
        <w14:solidFill>
          <w14:schemeClr w14:val="hlink"/>
        </w14:solidFill>
      </w14:textFill>
    </w:rPr>
  </w:style>
  <w:style w:type="character" w:customStyle="1" w:styleId="10">
    <w:name w:val="批注框文本 Char"/>
    <w:basedOn w:val="8"/>
    <w:link w:val="2"/>
    <w:semiHidden/>
    <w:qFormat/>
    <w:uiPriority w:val="99"/>
    <w:rPr>
      <w:sz w:val="18"/>
      <w:szCs w:val="18"/>
    </w:rPr>
  </w:style>
  <w:style w:type="character" w:customStyle="1" w:styleId="11">
    <w:name w:val="页眉 Char"/>
    <w:basedOn w:val="8"/>
    <w:link w:val="4"/>
    <w:qFormat/>
    <w:uiPriority w:val="99"/>
    <w:rPr>
      <w:sz w:val="18"/>
      <w:szCs w:val="18"/>
    </w:rPr>
  </w:style>
  <w:style w:type="character" w:customStyle="1" w:styleId="12">
    <w:name w:val="页脚 Char"/>
    <w:basedOn w:val="8"/>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image" Target="media/image1.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c5a91c6f8ebae3d2932dc116e709d33d\&#21830;&#19994;&#21019;&#19994;&#35745;&#21010;&#20070;&#23553;&#38754;&#35774;&#35745;.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B1C2BE-BDF0-4248-8AB3-61DF81825FD2}">
  <ds:schemaRefs/>
</ds:datastoreItem>
</file>

<file path=docProps/app.xml><?xml version="1.0" encoding="utf-8"?>
<Properties xmlns="http://schemas.openxmlformats.org/officeDocument/2006/extended-properties" xmlns:vt="http://schemas.openxmlformats.org/officeDocument/2006/docPropsVTypes">
  <Template>商业创业计划书封面设计.docx</Template>
  <Pages>23</Pages>
  <Words>16091</Words>
  <Characters>16205</Characters>
  <Lines>1</Lines>
  <Paragraphs>1</Paragraphs>
  <TotalTime>31</TotalTime>
  <ScaleCrop>false</ScaleCrop>
  <LinksUpToDate>false</LinksUpToDate>
  <CharactersWithSpaces>16253</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qzuser</cp:category>
  <dcterms:created xsi:type="dcterms:W3CDTF">2025-03-12T14:39:00Z</dcterms:created>
  <dc:creator>六月</dc:creator>
  <dc:description>qzuser;</dc:description>
  <cp:keywords>qzuser</cp:keywords>
  <cp:lastModifiedBy>雪城</cp:lastModifiedBy>
  <dcterms:modified xsi:type="dcterms:W3CDTF">2025-03-19T01:41:02Z</dcterms:modified>
  <dc:subject>qzuser;</dc:subject>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52BE7285BD2500BBDDA2D5670773BA8B_43</vt:lpwstr>
  </property>
  <property fmtid="{D5CDD505-2E9C-101B-9397-08002B2CF9AE}" pid="4" name="KSOTemplateUUID">
    <vt:lpwstr>v1.0_mb_S3j1wTB1jsf2pXBkOd+c+Q==</vt:lpwstr>
  </property>
  <property fmtid="{D5CDD505-2E9C-101B-9397-08002B2CF9AE}" pid="5" name="KSOTemplateDocerSaveRecord">
    <vt:lpwstr>eyJoZGlkIjoiNjUyNTM3NTRkYWM5YjgzNGJhODU5OTY4ZGI2MmFjMzMiLCJ1c2VySWQiOiI1NDAwMzA2NDUifQ==</vt:lpwstr>
  </property>
</Properties>
</file>