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7</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进行市场调研</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5E4A32A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掌握市场调研的含义和内容。</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掌握市场调研的步骤和方法。</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进行市场调研，</w:t>
            </w:r>
            <w:r>
              <w:rPr>
                <w:rFonts w:hint="eastAsia" w:ascii="Times New Roman" w:hAnsi="宋体"/>
                <w:bCs/>
                <w:sz w:val="24"/>
                <w:szCs w:val="24"/>
              </w:rPr>
              <w:t>获得成功的体验，建立和增强做事的信心。</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市场调研及其内容</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市场调研的步骤和方法</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6DEAA99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先通过案例引导学生进行思考与讨论，引出市场调研</w:t>
            </w:r>
            <w:bookmarkStart w:id="0" w:name="_GoBack"/>
            <w:bookmarkEnd w:id="0"/>
            <w:r>
              <w:rPr>
                <w:rFonts w:hint="eastAsia" w:ascii="Times New Roman" w:hAnsi="Times New Roman"/>
                <w:b w:val="0"/>
                <w:bCs/>
                <w:color w:val="C00000"/>
                <w:sz w:val="24"/>
                <w:szCs w:val="24"/>
                <w:lang w:val="en-US" w:eastAsia="zh-CN"/>
                <w14:textFill>
                  <w14:solidFill>
                    <w14:srgbClr w14:val="C00000">
                      <w14:alpha w14:val="0"/>
                    </w14:srgbClr>
                  </w14:solidFill>
                </w14:textFill>
              </w:rPr>
              <w:t>，然后开始</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市场调研及其内容</w:t>
            </w:r>
          </w:p>
          <w:p w14:paraId="2DCBA0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一、市场调研的含义</w:t>
            </w:r>
          </w:p>
          <w:p w14:paraId="34BF9A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市场调研流程 市场调研是通过科学的调查方法，以客观的态度，收集记录市场信息并进行系统整理、分析，从而了解现有市场和潜在市场的情况，并以此为依据提出对策的一种认识市场的活动。</w:t>
            </w:r>
          </w:p>
          <w:p w14:paraId="2D7B31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市场调研是获取市场信息、进行市场营销的重要手段，能够帮助企业进行有效的市场分析，科学地认识和把握市场，为企业制定市场战略决策提供重要依据。</w:t>
            </w:r>
          </w:p>
          <w:p w14:paraId="774FC0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二、市场调研的重要性</w:t>
            </w:r>
          </w:p>
          <w:p w14:paraId="4C19B4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市场调研是企业进行市场战略决策的重要依据，在企业经营管理中发挥着重要作用。</w:t>
            </w:r>
          </w:p>
          <w:p w14:paraId="117BEC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（一）为企业的经营决策提供了依据</w:t>
            </w:r>
          </w:p>
          <w:p w14:paraId="50011E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的经营决策是建立在科学的市场调研基础之上的。当今世界科学技术突飞猛进，经济发展日新月异，市场环境也是瞬息万变，市场调研是企业把握市场信息的利器。市场调研有助于企业及时准确地把握市场信息，了解市场形势和动态，并根据消费者的需求和欲望，做出科学的分析，从而制定出企业的生产经营决策。</w:t>
            </w:r>
          </w:p>
          <w:p w14:paraId="3E473A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（二）有助于企业开发新产品，开拓新产品市场</w:t>
            </w:r>
          </w:p>
          <w:p w14:paraId="25DAAD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产品是有生命周期的，任何产品都不会在市场上永远畅销，企业要想生存和发展，就需要不断开发新产品。市场调研在新产品开发中发挥着重要作用。通过市场调研，企业可以了解和掌握消费者的消费趋向、消费偏好的变化及对产品的期望等，设计出满足消费者需求的产品或服务，从而赢得市场。</w:t>
            </w:r>
          </w:p>
          <w:p w14:paraId="04FC8B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（三）有助于企业了解市场趋势，制定正确的营销组合策略</w:t>
            </w:r>
          </w:p>
          <w:p w14:paraId="1B58E7E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调研是市场营销活动的重要环节，只有在充分了解市场情况的基础上，企业才能有针对性地制定营销组合策略。营销组合策略包括产品策略、价格策略、分销渠道策略和促销策略。通过市场调研，企业可以了解和掌握市场环境的现状和发展趋势，了解消费者的需求倾向及市场中未被满足的需求，了解竞争对手生产经营动态，掌握市场相关产品的供求情况，从而以此为依据制定最佳的营销组合策略。</w:t>
            </w:r>
          </w:p>
          <w:p w14:paraId="7CF193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（四）有助于企业准确地进行市场定位，提高企业的竞争力</w:t>
            </w:r>
          </w:p>
          <w:p w14:paraId="70F73B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竞争是市场经济的重要特征。企业要在竞争中求得生存和发展，关键是要体现出自己的优势和特色，比竞争对手更好地满足目标顾客的需求。企业只有通过市场调研，及时准确地了解市场环境和消费者的需求，了解竞争对手产品的优势与劣势，才能进行准确的市场定位，在产品的价格、性能等方面更好地迎合消费者需求，以增强企业的竞争能力。</w:t>
            </w:r>
          </w:p>
          <w:p w14:paraId="7DA933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三、市场调研的内容</w:t>
            </w:r>
          </w:p>
          <w:p w14:paraId="590EB3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由于影响市场的因素很多，所以市场调研的范围很广，凡是直接或间接影响企业营销状况的因素，都应列入市场调研的范围。一般来说，市场调研的主要内容有以下几个方面。</w:t>
            </w:r>
          </w:p>
          <w:p w14:paraId="6BCA51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（一）市场营销环境调研</w:t>
            </w:r>
          </w:p>
          <w:p w14:paraId="503652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企业的市场营销环境可分为微观环境和宏观环境。</w:t>
            </w:r>
          </w:p>
          <w:p w14:paraId="7420B5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微观环境是指与企业营销活动直接相关的影响因素，如营销渠道、竞争对手等，它影响着企业服务目标顾客的能力。企业通过调研收集竞争对手、消费者等方面的相关信息数据，并经过科学分析和讨论，做出市场决策。宏观环境是由一些大范围的社会约束力量构成，主要是指对企业影响较大的社会性影响因素，如人口、经济、政治、法律、文化、教育等，对这些因素的调研有助于企业认识、利用和适应宏观环境。宏观环境的各个方面对企业的经营起着重要的作用，对宏观环境的判断结果直接关系到企业的生存与发展，关系到企业效益的好坏，因此，宏观环境的调研显得尤为重要。</w:t>
            </w:r>
          </w:p>
          <w:p w14:paraId="1A213D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（二）市场需求调研</w:t>
            </w:r>
          </w:p>
          <w:p w14:paraId="7949A0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之间的竞争，实质是对消费者的争夺，没有一定的消费者群体的支持，企业的生产经营就无从谈起。企业要想在激烈的竞争中获得优势，就必须详细了解并满足消费者的需求，因此，市场调研的重要内容之一就是了解目标顾客。首先，通过市场调研，企业明确目标顾客是谁，即谁会购买企业的产品；对目标顾客的特征进行描述，如年龄、地域、收入、职业、受教育水平、偏好、消费习惯等；根据目标顾客的多少，来确定产品市场规模的大小。其次，企业通过调研和分析，确定目标顾客的需求，提供相应的产品或服务满足他们的需求。</w:t>
            </w:r>
          </w:p>
          <w:p w14:paraId="35D424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（三）营销要素调研</w:t>
            </w:r>
          </w:p>
          <w:p w14:paraId="37FBD3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营销要素调研包括产品调研、价格调研、分销渠道调研和促销调研。</w:t>
            </w:r>
          </w:p>
          <w:p w14:paraId="2854EF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产品调研</w:t>
            </w:r>
          </w:p>
          <w:p w14:paraId="588592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产品调研的主要内容：产品的功能、用途、安全、包装等方面的调研，产品的生命周期调研，产品改进开发调研等。产品调研为企业产品满足顾客要求提供了方向，适时推出新的产品，可以扩大企业盈利的空间。</w:t>
            </w:r>
          </w:p>
          <w:p w14:paraId="38E61B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价格调研</w:t>
            </w:r>
          </w:p>
          <w:p w14:paraId="21CB79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价格调研的主要内容：价格变化趋势调研、价格弹性需求调研、同类产品价格调研、消费者心理承受价格调研，以及国家政策对价格的影响调研等。</w:t>
            </w:r>
          </w:p>
          <w:p w14:paraId="488D39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分销渠道调研</w:t>
            </w:r>
          </w:p>
          <w:p w14:paraId="457235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分销渠道调研的主要内容：对批发商、零售商的经营状况、销售能力的调研，配送中心运营状况的调研，物流优化情况的调研，如何降低运输成本的调研等。</w:t>
            </w:r>
          </w:p>
          <w:p w14:paraId="6ED8B0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促销调研</w:t>
            </w:r>
          </w:p>
          <w:p w14:paraId="533F38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促销调研的主要内容：各种促销形式是否突出了产品特征，是否起到了吸引已有顾客、争取潜在顾客的作用等。</w:t>
            </w:r>
          </w:p>
          <w:p w14:paraId="5D1FB7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（四）竞争对手调研</w:t>
            </w:r>
          </w:p>
          <w:p w14:paraId="5EBEF4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竞争对手调研是关于竞争环境、竞争对手经营策略的调查研究，旨在帮助企业明确所处的竞争环境，深入了解竞争对手，制定企业竞争策略，提高企业竞争水平。</w:t>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竞争对手调研的目标是通过一切可能获得的信息来了解竞争对手的状况，包括竞争对手的数量、优势和劣势、未来发展方向，以及竞争对手产品的特性、市场占有率、营销策略等。针对竞争对手最具优势的部分，企业需要制定回避策略；针对竞争对手的劣势，企业要把握好自己在竞争中的优势，制定有针对性的经营战略，扩大企业的市场份额。</w:t>
            </w:r>
          </w:p>
        </w:tc>
        <w:tc>
          <w:tcPr>
            <w:tcW w:w="1650"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讲解市场调研及其内容，从而</w:t>
            </w:r>
            <w:r>
              <w:rPr>
                <w:rFonts w:hint="eastAsia" w:ascii="Times New Roman" w:hAnsi="Times New Roman"/>
                <w:b/>
                <w:color w:val="auto"/>
                <w:sz w:val="24"/>
                <w:szCs w:val="24"/>
              </w:rPr>
              <w:t>激发学生的学习欲望。</w:t>
            </w:r>
          </w:p>
        </w:tc>
      </w:tr>
      <w:tr w14:paraId="431EB7B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1E0AA73">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市场调研的含义</w:t>
            </w:r>
          </w:p>
          <w:p w14:paraId="0365CB2D">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市场调研的重要性</w:t>
            </w:r>
          </w:p>
          <w:p w14:paraId="2D50D222">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市场调研的内容</w:t>
            </w:r>
          </w:p>
        </w:tc>
        <w:tc>
          <w:tcPr>
            <w:tcW w:w="1650"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1FB91F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 简述市场调研的含义。</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市场调研的内容有哪些？</w:t>
            </w:r>
          </w:p>
        </w:tc>
        <w:tc>
          <w:tcPr>
            <w:tcW w:w="1650"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市场调研的步骤和方法</w:t>
            </w:r>
          </w:p>
          <w:p w14:paraId="0A04E5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一、市场调研的一般步骤</w:t>
            </w:r>
          </w:p>
          <w:p w14:paraId="61706B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市场调研要取得成功，及时准确地获得市场信息，需要遵循合理的调研程序。市场调研一般要经过以下五个步骤（见图 7-1）。</w:t>
            </w:r>
          </w:p>
          <w:p w14:paraId="2C5181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709035" cy="744855"/>
                  <wp:effectExtent l="0" t="0" r="24765" b="171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709035" cy="744855"/>
                          </a:xfrm>
                          <a:prstGeom prst="rect">
                            <a:avLst/>
                          </a:prstGeom>
                          <a:noFill/>
                          <a:ln>
                            <a:noFill/>
                          </a:ln>
                        </pic:spPr>
                      </pic:pic>
                    </a:graphicData>
                  </a:graphic>
                </wp:inline>
              </w:drawing>
            </w:r>
          </w:p>
          <w:p w14:paraId="76F47E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（一）确定调研目标</w:t>
            </w:r>
          </w:p>
          <w:p w14:paraId="6C1562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市场调研的目的在于帮助企业准确地做出经营决策。因此，在市场调研之前，企业需要清楚地了解面临的困境，明确亟待解决的问题，这样整个调研工作才能做到有的放矢，有效实施。</w:t>
            </w:r>
          </w:p>
          <w:p w14:paraId="5F3451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（二）制订调研方案</w:t>
            </w:r>
          </w:p>
          <w:p w14:paraId="082C49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调研方案是指导市场调研工作的纲领。一个有效的市场调研方案，应该包括信息来源、调研方法、调研工具、调研方式、调研对象、费用预算、调研进度等方面的内容。</w:t>
            </w:r>
          </w:p>
          <w:p w14:paraId="7D4DF7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（三）收集调研资料</w:t>
            </w:r>
          </w:p>
          <w:p w14:paraId="5A4D6F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在确定调研方案之后，就要按照方案进行实地调研。挑选合适的调研人员，采用恰当的调研方法，获取相关资料和数据。在市场调研的过程中，要保证收集的资料和数据的可靠性和有效性。</w:t>
            </w:r>
          </w:p>
          <w:p w14:paraId="20FF3B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（四）分析调研资料</w:t>
            </w:r>
          </w:p>
          <w:p w14:paraId="6193B2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收集来的原始资料和数据，一般是分散、凌乱的，需要经过分析和处理才能使用。首先，要对收集来的资料进行审查核实，确保资料的完整性和准确性；其次，选择合适的分析方法，对数据进行处理；最后，根据分析出的数据，得出有价值的市场认识。</w:t>
            </w:r>
          </w:p>
          <w:p w14:paraId="4E03F2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（五）撰写调研报告</w:t>
            </w:r>
          </w:p>
          <w:p w14:paraId="512EEC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调研报告是指用书面的方式反映调研过程和调研结果的分析报告。它通过文字、图表等形式将调研的成果表现出来，使企业对所调研的市场现象和所关心的问题有更全面系统的认识，为企业的经营决策提供依据。调研报告是市场调研成果的集中反映，也是对调研工作的总结。</w:t>
            </w:r>
          </w:p>
          <w:p w14:paraId="26D5EA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二、市场调研的基本方法</w:t>
            </w:r>
          </w:p>
          <w:p w14:paraId="5A695D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调研的信息来源可分为一手资料来源和二手资料来源，市场调研的方法相应可分为直接调查法（一手资料的调查法）和间接调查法（二手资料的调查法）两类。直接调查法主要包含观察法、询问法、实验法等，而间接调查法主要是文案调查法。</w:t>
            </w:r>
          </w:p>
          <w:p w14:paraId="432627C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（一）观察法</w:t>
            </w:r>
          </w:p>
          <w:p w14:paraId="4628107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观察法涉及调查者使用视觉或辅助工具在实地记录市场行为，以获取原始资料。它是一种有目的、有计划的调查活动，能近距离观察对象，获取真实资料。例如，在超市观察顾客行为以了解消费心理。观察法优点包括获取真实资料、快速准确收集数据、不受被调查者回答意愿影响。缺点是表象性和时空局限性。</w:t>
            </w:r>
          </w:p>
          <w:p w14:paraId="0F09E65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（二）询问法</w:t>
            </w:r>
          </w:p>
          <w:p w14:paraId="00E7B06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询问法通过问卷或口头方式了解市场情况，问卷调查是常用方法。问卷调查包括邮寄、访问员、留置、电话和网络等多种形式。询问法广泛用于原始资料收集，但需注意其局限性。</w:t>
            </w:r>
          </w:p>
          <w:p w14:paraId="5DA9C34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（三）实验法</w:t>
            </w:r>
          </w:p>
          <w:p w14:paraId="5902DF3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实验法通过控制实验因素来观察其对研究对象的影响，以决定市场营销策略。实验分为实验组和控制组，现场实验和实验室实验。实验法优点是过程可控、数据客观可信、确度高。缺点是耗时费高、实施困难、保密性差。</w:t>
            </w:r>
          </w:p>
          <w:p w14:paraId="2B16247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（四）文案调查法</w:t>
            </w:r>
          </w:p>
          <w:p w14:paraId="50C072E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文案调查法涉及收集文献资料进行统计分析。主要方法包括文献筛选、报刊剪辑分析、网络搜索。其局限性包括时效性差、结果准确性不高、对调查者素质要求高。文案调查要求调查者具备广泛理论知识、专业技能和判断能力。</w:t>
            </w: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讲解市场调研的步骤和方法，从而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4D49E1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1.市场调研的步骤</w:t>
            </w:r>
          </w:p>
          <w:p w14:paraId="0A9E6C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2.市场调研的方法</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简述市场调研的一般步骤。</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市场调研问卷的设计</w:t>
            </w:r>
          </w:p>
          <w:p w14:paraId="713EB4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一、市场调研问卷的设计</w:t>
            </w:r>
          </w:p>
          <w:p w14:paraId="7FF524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设计市场调研问卷，就是根据市场调研的目的，将所需调研的问题具体化、书面化，使调查者能顺利地获取必要的信息资料并统计分析。</w:t>
            </w:r>
          </w:p>
          <w:p w14:paraId="47A32B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调研问卷的设计是一项十分细致的工作，一份好的问卷应做到：问题紧扣调研主题，结构完整；内容简明扼要，涵盖信息全面；语言规范且通俗易懂；提问准确，合乎逻辑，安排合理；编码和排序科学规范，便于对数据进行统计处理。</w:t>
            </w:r>
          </w:p>
          <w:p w14:paraId="3170AD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（一）市场调研问卷的组成</w:t>
            </w:r>
          </w:p>
          <w:p w14:paraId="2BB218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一份完整的调研问卷一般包括以下三个组成部分。</w:t>
            </w:r>
          </w:p>
          <w:p w14:paraId="594B8D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（1）前言。主要说明调研的主题、目的、意义，以及向被调查者表示感谢。前言部分文字须简明易懂，能激发被调查者的兴趣。</w:t>
            </w:r>
          </w:p>
          <w:p w14:paraId="011322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（2）正文。这是调研问卷的主体部分，一般设计若干问题要求被调查者回答。</w:t>
            </w:r>
          </w:p>
          <w:p w14:paraId="6B1E47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（3）附录。这一部分可以将被调查者的有关情况加以登记，为后续统计分析收集资料。</w:t>
            </w:r>
          </w:p>
          <w:p w14:paraId="447114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（二）市场调研问卷设计的步骤</w:t>
            </w:r>
          </w:p>
          <w:p w14:paraId="60E92D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问卷的设计，通常可以分为以下四个步骤。</w:t>
            </w:r>
          </w:p>
          <w:p w14:paraId="5C4EAB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明确调研目的，把握调研主题</w:t>
            </w:r>
          </w:p>
          <w:p w14:paraId="55853E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明确调研目的，把握调研主题是设计调研问卷最基础、最关键的一步。在全面分析调研目的的基础上，确定某一调研主题，由此才能明确调研所需收集的特定范围的第一手资料。例如，某企业欲通过市场调研，了解其产品销售不畅的原因（这就是调研目的），然后进一步分析产品在促销方式、销售渠道、价格等方面与其他同类产品的差距。最后，该企业决定以“产品在消费者心目中的形象”为主题进行一次调研活动。</w:t>
            </w:r>
          </w:p>
          <w:p w14:paraId="423FFF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确定调研项目，即具体的调研内容</w:t>
            </w:r>
          </w:p>
          <w:p w14:paraId="2D5AB5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在充分分析调研主题的基础上，拟定所要调研的项目，要考虑全面，把各种与调研主题有关的内容一一罗列出来。</w:t>
            </w:r>
          </w:p>
          <w:p w14:paraId="347F02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依据调研项目，拟定调研问卷</w:t>
            </w:r>
          </w:p>
          <w:p w14:paraId="635722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针对每一个调研项目，设计若干问题，确定问卷的类型，形成调研问卷的主干部分。</w:t>
            </w:r>
          </w:p>
          <w:p w14:paraId="220E93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对调研问卷初稿进行小范围试验，然后修改调研问卷</w:t>
            </w:r>
          </w:p>
          <w:p w14:paraId="40987C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为了使调研能顺利进行，达到调研目的，需要少数被调查者试填调研问卷初稿，以检验调研问卷初稿设计的科学性和可操作性。</w:t>
            </w:r>
          </w:p>
          <w:p w14:paraId="240F79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（三）市场调研问卷设计的注意事项</w:t>
            </w:r>
          </w:p>
          <w:p w14:paraId="61B352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（1）市场调研问卷要简洁明了，避免因冗长、烦琐而被拒绝。</w:t>
            </w:r>
          </w:p>
          <w:p w14:paraId="4E4F14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（2）为了便于统计分析，所提的问题要直接具体。比如，“您喜欢什么样的牙膏？”“您现在用的是什么牌子的牙膏？”这两个问题中，后一个更方便统计分析。</w:t>
            </w:r>
          </w:p>
          <w:p w14:paraId="69C61B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（3）问题的排序要有讲究。先问简单的、凭直觉就能回答的问题，再问复杂的、经过思考才能回答的问题。</w:t>
            </w:r>
          </w:p>
          <w:p w14:paraId="069C73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（4）隐私性、敏感性的问题，如工资、住址、联系方式等，应尽量避免提问，在需要问的情况下，可安排在最后问。</w:t>
            </w:r>
          </w:p>
          <w:p w14:paraId="5B98AA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（5）避免提出带有倾向性、诱导性、暗示性的问题，如“如果这种食品非常好吃，您是否愿意购买？”等。</w:t>
            </w:r>
          </w:p>
          <w:p w14:paraId="389836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（6）避免使用专业术语或一般人较难理解的词语，如“您是否愿意购买带有 IEEE1394 接口的计算机？”等。</w:t>
            </w:r>
          </w:p>
          <w:p w14:paraId="284901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（7）避免提出会产生歧义的问题。</w:t>
            </w:r>
          </w:p>
          <w:p w14:paraId="0B58B2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（8）对于价格，要在描述清楚产品特点之后再问，建议使用问答题，如“您愿意花多少钱购买这个产品？”等。</w:t>
            </w:r>
          </w:p>
          <w:p w14:paraId="64BF98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（9）设计多项选择题，备选答案要全。如“您有几个孩子？ A. 一个儿子B. 一个女儿 C. 一儿一女”就属于不当提问。</w:t>
            </w:r>
          </w:p>
          <w:p w14:paraId="470219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（10）调查感受型商品（如食品、饮料、香水等），尽可能提供试用样品。掌握市场调研问卷设计要领之后，可以利用软件平台制作和发布调研问卷。</w:t>
            </w:r>
          </w:p>
          <w:p w14:paraId="274922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二、市场调研问卷案例</w:t>
            </w:r>
          </w:p>
          <w:p w14:paraId="1B9505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王珺毕业后先在一家公司上班，工作了一年多就辞职创业，在闹市区开了一家服装店，生意还不错。随着人们生活水平的提高，讲究时尚、追求美丽的人越来越多了，所以各种时尚的小饰品生意红火。王珺打算和表姐在步行街再合开一家小饰品店，她想就人们对小饰品的喜好及消费情况进行一个问卷调查，主要想了解人们喜欢什么样的小饰品，能接受什么样的价位，习惯在什么时间和什么地方购买等。她和表姐开动脑筋，花了几天时间，终于设计了一份调研问卷。她们还准备了不少小礼品，想给接受问卷调研的人一个小小的惊喜。下面就是她们设计的调研问卷。</w:t>
            </w:r>
          </w:p>
        </w:tc>
        <w:tc>
          <w:tcPr>
            <w:tcW w:w="1650" w:type="dxa"/>
            <w:tcBorders>
              <w:tl2br w:val="nil"/>
              <w:tr2bl w:val="nil"/>
            </w:tcBorders>
            <w:shd w:val="clear" w:color="auto" w:fill="auto"/>
            <w:vAlign w:val="center"/>
          </w:tcPr>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讲解市场调研问卷的设计，从而</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103D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1.市场调研问卷的设计</w:t>
            </w:r>
          </w:p>
          <w:p w14:paraId="6E28A9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2.市场调研问卷案例</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AAAE9F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1.直接调查法有哪些？请举例说明。</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2.简述市场调研问卷设计的步骤。</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构建多元化考核机制，加大对学生创新思维、实践能力和团队协作的考核比重。除了传统的考试和作业，增加创业项目路演、模拟商业谈判等实践考核环节，全面评估学生的综合能力。</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1E4C00A-DAAF-4646-AF97-241965DA371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007AAFE7-EE9D-4CD4-9EFC-46BF97510D5F}"/>
  </w:font>
  <w:font w:name="微软雅黑">
    <w:panose1 w:val="020B0503020204020204"/>
    <w:charset w:val="86"/>
    <w:family w:val="auto"/>
    <w:pitch w:val="default"/>
    <w:sig w:usb0="80000287" w:usb1="2ACF3C50" w:usb2="00000016" w:usb3="00000000" w:csb0="0004001F" w:csb1="00000000"/>
    <w:embedRegular r:id="rId3" w:fontKey="{904BC3B0-30EA-4993-B0BD-7FE72898003A}"/>
  </w:font>
  <w:font w:name="方正卡通简体">
    <w:altName w:val="宋体"/>
    <w:panose1 w:val="03000509000000000000"/>
    <w:charset w:val="86"/>
    <w:family w:val="auto"/>
    <w:pitch w:val="default"/>
    <w:sig w:usb0="00000000" w:usb1="00000000" w:usb2="00000000" w:usb3="00000000" w:csb0="00040000" w:csb1="00000000"/>
    <w:embedRegular r:id="rId4" w:fontKey="{AA623942-EB86-46F5-85A0-EB92C0271E7F}"/>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8D5BE1A6-E33F-4F36-B82B-E2ED6DA5871C}"/>
  </w:font>
  <w:font w:name="华文中宋">
    <w:panose1 w:val="02010600040101010101"/>
    <w:charset w:val="86"/>
    <w:family w:val="auto"/>
    <w:pitch w:val="default"/>
    <w:sig w:usb0="00000287" w:usb1="080F0000" w:usb2="00000000" w:usb3="00000000" w:csb0="0004009F" w:csb1="DFD70000"/>
    <w:embedRegular r:id="rId6" w:fontKey="{3487D4B6-C33A-452A-9B29-BDB957BEC872}"/>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FF5C61"/>
    <w:multiLevelType w:val="singleLevel"/>
    <w:tmpl w:val="CEFF5C61"/>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23CB12D7"/>
    <w:rsid w:val="4C33506C"/>
    <w:rsid w:val="64086007"/>
    <w:rsid w:val="71F7A13B"/>
    <w:rsid w:val="720100FF"/>
    <w:rsid w:val="7ADB8D01"/>
    <w:rsid w:val="C3B6C648"/>
    <w:rsid w:val="EF5E64C1"/>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11</Pages>
  <Words>5782</Words>
  <Characters>5888</Characters>
  <Lines>0</Lines>
  <Paragraphs>0</Paragraphs>
  <TotalTime>20</TotalTime>
  <ScaleCrop>false</ScaleCrop>
  <LinksUpToDate>false</LinksUpToDate>
  <CharactersWithSpaces>5914</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2025-03-27T18:22:00Z</dcterms:created>
  <dc:creator>六月</dc:creator>
  <cp:lastModifiedBy>欢</cp:lastModifiedBy>
  <dcterms:modified xsi:type="dcterms:W3CDTF">2025-04-02T01:54:48Z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22CCB2120F6070A0B9E0E86704ED8441_43</vt:lpwstr>
  </property>
  <property fmtid="{D5CDD505-2E9C-101B-9397-08002B2CF9AE}" pid="4" name="KSOTemplateDocerSaveRecord">
    <vt:lpwstr>eyJoZGlkIjoiMTY3OTNhODFkZmQ1ZDY0ZDZkYjNmOWQ2ZDMxNDhmZjEiLCJ1c2VySWQiOiI2MjUxMjAzNjIifQ==</vt:lpwstr>
  </property>
</Properties>
</file>