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6248044D">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0CDF52A2">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第1课  走进心理健康</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走进心理健康</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了解心理活动的表现形式。</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明确心理健康的标准和意义。</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走进心理健康</w:t>
            </w:r>
            <w:r>
              <w:rPr>
                <w:rFonts w:hint="eastAsia" w:ascii="Times New Roman" w:hAnsi="宋体"/>
                <w:szCs w:val="20"/>
              </w:rPr>
              <w:t>，引入理论学习，</w:t>
            </w:r>
            <w:r>
              <w:rPr>
                <w:rFonts w:hint="eastAsia" w:ascii="Times New Roman" w:hAnsi="宋体"/>
                <w:szCs w:val="20"/>
                <w:lang w:eastAsia="zh-CN"/>
              </w:rPr>
              <w:t>能培育学生自尊自信、理性平和、积极向上的健康心态。</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心理健康的概念</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大学生心理健康的标准和主要影响因素</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722C0BA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宋体" w:hAnsi="宋体" w:cs="宋体"/>
                <w:b/>
                <w:kern w:val="0"/>
                <w:szCs w:val="24"/>
                <w:lang w:eastAsia="zh-CN"/>
              </w:rPr>
            </w:pPr>
            <w:r>
              <w:rPr>
                <w:rFonts w:hint="eastAsia" w:ascii="宋体" w:hAnsi="宋体" w:cs="宋体"/>
                <w:b/>
                <w:kern w:val="0"/>
                <w:szCs w:val="24"/>
                <w:lang w:eastAsia="zh-CN"/>
              </w:rPr>
              <w:t>小李（化名）是一名大一学生，近一段时间以来，小李感觉到自己状态不是很好，不想和同学说话，不想做事情，有时会莫名流泪。根据心理老师上课讲的内容，她怀疑自己得了抑郁症，想要去医院检查。由于检查需要一定的费用，小李拨通了妈妈的电话，告诉她自己的生活费不够了，需要家里再给几百元。在妈妈的追问之下，伤心的小李告诉了妈妈自己想去医院看心理疾病。妈妈听到之后赶紧阻止了小李，妈妈说：“有什么心理问题，你就是太闲了。看我和你爸在家里整天忙的，哪有什么心理疾病。不要想太多了。”挂掉电话，小李还是觉得心情不好，甚至怀疑是不是自己太矫情了。小李到底该怎么办？</w:t>
            </w:r>
          </w:p>
          <w:p w14:paraId="69E6DDD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宋体" w:hAnsi="宋体" w:cs="宋体"/>
                <w:b/>
                <w:kern w:val="0"/>
                <w:szCs w:val="24"/>
                <w:lang w:eastAsia="zh-CN"/>
              </w:rPr>
            </w:pPr>
            <w:r>
              <w:rPr>
                <w:rFonts w:hint="eastAsia" w:ascii="宋体" w:hAnsi="宋体" w:cs="宋体"/>
                <w:b/>
                <w:color w:val="EB4691"/>
                <w:kern w:val="0"/>
                <w:szCs w:val="24"/>
                <w:lang w:eastAsia="zh-CN"/>
              </w:rPr>
              <w:t>心理点评：</w:t>
            </w:r>
            <w:r>
              <w:rPr>
                <w:rFonts w:hint="eastAsia" w:ascii="宋体" w:hAnsi="宋体" w:cs="宋体"/>
                <w:b/>
                <w:kern w:val="0"/>
                <w:szCs w:val="24"/>
                <w:lang w:eastAsia="zh-CN"/>
              </w:rPr>
              <w:t>小李最近状态很差，觉得自己可能得了心理疾病，想去医院检查，而妈妈却认为这不是什么心理疾病，是她太闲导致的。</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宋体" w:hAnsi="宋体" w:cs="宋体"/>
                <w:b/>
                <w:kern w:val="0"/>
                <w:szCs w:val="24"/>
                <w:lang w:eastAsia="zh-CN"/>
              </w:rPr>
            </w:pPr>
            <w:r>
              <w:rPr>
                <w:rFonts w:hint="eastAsia" w:ascii="宋体" w:hAnsi="宋体" w:cs="宋体"/>
                <w:b/>
                <w:color w:val="EB4691"/>
                <w:kern w:val="0"/>
                <w:szCs w:val="24"/>
                <w:lang w:eastAsia="zh-CN"/>
              </w:rPr>
              <w:t>想一想：</w:t>
            </w:r>
            <w:r>
              <w:rPr>
                <w:rFonts w:hint="eastAsia" w:ascii="宋体" w:hAnsi="宋体" w:cs="宋体"/>
                <w:b/>
                <w:kern w:val="0"/>
                <w:szCs w:val="24"/>
                <w:lang w:eastAsia="zh-CN"/>
              </w:rPr>
              <w:t>你了解心理健康和心理疾病的相关知识吗？遇到自己心理“不舒服”时，你会采取什么措施呢？</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讲解走进心理健康</w:t>
            </w:r>
          </w:p>
          <w:p w14:paraId="22F4F54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一、健康及心理健康</w:t>
            </w:r>
          </w:p>
          <w:p w14:paraId="58D583B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今社会，人们越来越重视自己的生活品质，吃要营养丰富，穿要品位高雅，住要冬暖夏凉，行要舒适快捷。经济条件越来越好，生活品质提高了，人们也越来越懂得保健，各种养生节目广受欢迎，可见人们对自身健康的关注度之高。那么，到底什么是健康呢？少生病就是健康吗？我们一起来了解关于健康的知识。</w:t>
            </w:r>
          </w:p>
          <w:p w14:paraId="129270F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（一）新健康观</w:t>
            </w:r>
          </w:p>
          <w:p w14:paraId="69D049C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世界卫生组织 1948 年成立时指出：“健康是一种生理、心理和社会适应都臻于完满的状态，而不仅仅是没有疾病和虚弱的状态。”该定义明确提出了心理健康的重要性，一个身体健康、心理健康和社会适应良好的个体才是真正符合健康标准的人。</w:t>
            </w:r>
          </w:p>
          <w:p w14:paraId="4F5606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1989 年世界卫生组织又把健康定义为：“一个人只有在身体健康、心理健康、社会适应良好和道德健康四个方面都健全，才算是完全健康的人。”在之前定义的基础上，加上了道德健康，这样的补充使得健康的内涵更加丰富。健康不仅是个人身体状态良好，心理状态良好，与社会接触良好，同时，还需符合社会的道德标准。健康者不以损害他人的利益来满足自己的需要，具有辨别真伪、善恶、美丑、荣辱等是非观念的能力，能按照社会行为的规范准则来约束自己。</w:t>
            </w:r>
          </w:p>
          <w:p w14:paraId="406DCB0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身体健康和心理健康作为健康的重要组成部分，二者相互促进，缺一不可。传统中医学认为，人是心神俱备，心身统一的整体。例如，《黄帝内经》记载：“血气已和，营卫已通，五脏已成，神气舍心，魂魄毕具，乃成为人。”若“形与神俱，而尽终其天年，度百岁乃去”，若“精神内伤，身必败亡”。可以运用心理学的知识，研究对人的身体健康有重要作用的心理因素，维护身心健康，预防疾病的发生。</w:t>
            </w:r>
          </w:p>
          <w:p w14:paraId="31C9322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（二）心理健康的含义</w:t>
            </w:r>
          </w:p>
          <w:p w14:paraId="2720C41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1946 年第三届国际心理卫生大会将心理健康定义为：“在身体、智能以及情感上与他人的心理健康不相矛盾的范围内，将个人心境发展成最佳的状态。”这个定义涵盖了身体、智能及情感三个方面，并且强调与他人的心理健康不相矛盾，也就是说不仅是自己感觉良好，这种良好的感觉还建立在不影响他人的基础上，发挥个人潜能，实现个人的充分发展，达到最佳状态。</w:t>
            </w:r>
          </w:p>
          <w:p w14:paraId="0CC0025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1948 年世界卫生组织将心理健康定义为：“人们在学习、生活和工作中的一种安宁平静的稳定状态。”这个定义突出了心理健康的人是社会功能发挥良好的个体，能适应自己的学习、生活和工作，即使遇到困难和挫折，也能冷静处理和应对，保持平稳状态。</w:t>
            </w:r>
          </w:p>
          <w:p w14:paraId="3B0C8BA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（三）心理健康的灰色区</w:t>
            </w:r>
          </w:p>
          <w:p w14:paraId="08CAA88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的心理健康并不是黑白分明的，如果把完全健康的地带当作白色地带，完全不健康的地带当作黑色地带，那么中间还存在着长长的灰色地带。个体不可能长期处于完全健康或者完全不健康的极端状态，而是介于二者之间。大部分人的心理健康水平处于灰色地带。</w:t>
            </w:r>
          </w:p>
          <w:p w14:paraId="0E6E20C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灰色区域又可以进一步划分为浅灰色区和深灰色区。处于浅灰色区的人群只有心理冲突，突出表现为由学习不良、人际关系紧张、工作不顺利、择业受挫、情感受挫等生活事件而带来的心理不平衡。处于深灰色区的人群则出现种种异常人格和神经症症状。</w:t>
            </w:r>
          </w:p>
          <w:p w14:paraId="4EA8286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心理健康灰色区的存在，启示我们心理健康状态不是静止的，而是动态发展的。一个人出现心理困扰，如果能够及时自我调整或者寻求心理咨询帮助，就能够恢复心理健康状态。</w:t>
            </w:r>
          </w:p>
          <w:p w14:paraId="1CE52BE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二、心理健康的标准</w:t>
            </w:r>
          </w:p>
          <w:p w14:paraId="4DD9427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心理健康的重要性已经为我们所认识，那么，怎样判断一个人是否健康，有哪些标准呢？作为新时代的大学生，心理健康的判断标准又是什么呢？</w:t>
            </w:r>
          </w:p>
          <w:p w14:paraId="333C80F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（一）心理健康的十项标准</w:t>
            </w:r>
          </w:p>
          <w:p w14:paraId="069FC91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许多中外心理学家提出了关于心理健康的判断标准，其中比较有代表性的是著名心理学家马斯洛和米特尔曼提出的十项标准，具体内容如下。</w:t>
            </w:r>
          </w:p>
          <w:p w14:paraId="5AECFF8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（1）有充分的安全感。</w:t>
            </w:r>
          </w:p>
          <w:p w14:paraId="7FFD6FE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（2）对自己有较充分的了解，并能恰当地评价自己的行为。</w:t>
            </w:r>
          </w:p>
          <w:p w14:paraId="74058B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（3）自己生活的理想和目标切合实际。</w:t>
            </w:r>
          </w:p>
          <w:p w14:paraId="63C8227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（4）能与周围环境事物保持良好的接触。</w:t>
            </w:r>
          </w:p>
          <w:p w14:paraId="7E4C27D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（5）能保持自我人格的完整与和谐。</w:t>
            </w:r>
          </w:p>
          <w:p w14:paraId="2B1AA3A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（6）具备从经验中学习的能力。</w:t>
            </w:r>
          </w:p>
          <w:p w14:paraId="5F5B752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（7）能保持适当的和良好的人际关系。</w:t>
            </w:r>
          </w:p>
          <w:p w14:paraId="5CFA397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（8）能适度地表达和控制自己的情绪。</w:t>
            </w:r>
          </w:p>
          <w:p w14:paraId="2A2919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（9）能在集体允许的前提下，有限地发挥自己的个性。</w:t>
            </w:r>
          </w:p>
          <w:p w14:paraId="73820EB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（10）能在社会规范的范围内，适当地满足个人的基本需求。</w:t>
            </w:r>
          </w:p>
          <w:p w14:paraId="6A3364C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（二）大学生心理健康的标准</w:t>
            </w:r>
          </w:p>
          <w:p w14:paraId="32BE427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目前，关于大学生心理健康的标准，普遍认为有以下几个方面。</w:t>
            </w:r>
          </w:p>
          <w:p w14:paraId="4071801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有强烈的求知欲</w:t>
            </w:r>
          </w:p>
          <w:p w14:paraId="35668FE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的主要任务是学习，心理健康的大学生会表现出对知识的渴求、学习活动受兴趣的支配，具有探索精神；学习主动性强，不只是被动完成老师布置的任务，还能自主学习相关内容；有良好的学习习惯，保证一定的学习效率，乐于接受新的信息，能够从学习中体验到满足与快乐。</w:t>
            </w:r>
          </w:p>
          <w:p w14:paraId="1154E50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能保持稳定的情绪和良好心境</w:t>
            </w:r>
          </w:p>
          <w:p w14:paraId="6BD6004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健康的大学生情绪较为稳定，善于管理自己的情绪。当出现不良情绪时，既能克制又能合理宣泄，能在符合社会要求的前提下适度表达自身的情绪；能在不同的时间和场合恰如其分地表达情绪；能经常保持愉快的情绪，乐观开朗，对未来充满希望。</w:t>
            </w:r>
          </w:p>
          <w:p w14:paraId="71940B1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有较强的自控能力</w:t>
            </w:r>
          </w:p>
          <w:p w14:paraId="6315255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心理健康的大学生有较强的自控能力。他们知道自己该做什么，对学习和生活有规划，并能很好地执行，而不是找各种借口拖延。在困难和挫折面前，能采取合理的应对方式，不畏惧困难。</w:t>
            </w:r>
          </w:p>
          <w:p w14:paraId="6DCFC19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有健全统一的人格</w:t>
            </w:r>
          </w:p>
          <w:p w14:paraId="3DF67ED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格是个体比较稳定的心理特征的总和。心理健康的大学生具有健全、统一的人格，个人的所想、所说、所做协调一致；人格结构的各要素完整、统一，不产生自我统一性混乱；以积极进取的人生观作为人格的核心，并以此有效地支配自己的行为。</w:t>
            </w:r>
          </w:p>
          <w:p w14:paraId="511E420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有正确的自我评价</w:t>
            </w:r>
          </w:p>
          <w:p w14:paraId="367F244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健康的大学生对自己有正确的认识，有相对稳定、客观的自我评价，知道自己的优点和不足之处，能够摆正自己的位置；不因自己好的方面而沾沾自喜、骄傲自大，也不因自己不足的一面而自怨自艾、妄自菲薄，能够接纳自我。</w:t>
            </w:r>
          </w:p>
          <w:p w14:paraId="133628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6. 能保持和谐的人际关系</w:t>
            </w:r>
          </w:p>
          <w:p w14:paraId="4457C54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人际关系和谐的具体表现为：交往态度积极，有与人交往的意愿，交往范围广，交往质量高，有知心朋友。与人交往时不卑不亢，态度友好，能够以他人之长补己之短，能客观评价他人，真心赞扬他人取得的成绩，当他人需要帮助时能够主动伸出援手。</w:t>
            </w:r>
          </w:p>
          <w:p w14:paraId="1A7B3C9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7. 有良好的社会适应能力</w:t>
            </w:r>
          </w:p>
          <w:p w14:paraId="4BE4E34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心理健康的大学生能够正确认识客观环境，正确处理个人和环境的关系。能够调整个人的需要和愿望，接受和遵从社会规范与准则，主动适应环境的要求，或者改变环境使之适合个体自身的需要。</w:t>
            </w:r>
          </w:p>
          <w:p w14:paraId="01286C1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8. 心理行为符合年龄特征</w:t>
            </w:r>
          </w:p>
          <w:p w14:paraId="21FA60A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是处于特定年龄阶段的群体，他们应具有与年龄相适应的心理行为特征。心理健康的大学生充满青春活力、朝气蓬勃，对未来充满希望。他们把自己当作独立的个体，愿意以独立人的身份从事各种社会活动。他们关心自己的个性成长，追求理想自我，追求自我完善，努力塑造自己的形象。他们有一种以天下为己任的抱负和心愿，并希望把自己所学的专业知识用于服务社会，体现自己的力量，实现自身的人生价值。关于大学生心理健康的标准，我们应当明确的是，这一标准是理想的尺度，是一种全面的要求，不一定能全部做到，但应该成为大学生追求的目标、努力的方向。</w:t>
            </w:r>
          </w:p>
          <w:p w14:paraId="768BA6F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三、影响大学生心理健康的因素</w:t>
            </w:r>
          </w:p>
          <w:p w14:paraId="372D719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大学生心理健康受到多种因素影响，根据学者们多年来的研究，可以确定与心理健康相关程度较高的因素，具体可分为以下几个方面。</w:t>
            </w:r>
          </w:p>
          <w:p w14:paraId="244FB58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（一）个体因素</w:t>
            </w:r>
          </w:p>
          <w:p w14:paraId="4A93ED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个体因素主要包括个体的生理因素和心理因素。</w:t>
            </w:r>
          </w:p>
          <w:p w14:paraId="1B2156E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生理因素</w:t>
            </w:r>
          </w:p>
          <w:p w14:paraId="1357C5F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活动的生理基础是受个人遗传基因制约的，因此，心理障碍与遗传因素有很大的关系。有研究表明，重性精神疾病患者，如精神分裂症等与遗传的关系十分密切，一些轻度的精神疾病与遗传的关联度较小。生理因素对人心理健康的影响还体现在人生的各个阶段。在胎儿期，如果母亲的生理指标异常可能会影响胎儿的发展。例如，母亲孕期营养不良、服用药物、情绪不良、接触化学制剂等都可能对胎儿神经系统的发育产生不良影响，从而影响胎儿心理功能的正常发展。人在成长过程中患病或身体受到伤害，如持续高热、炎症、放射性伤害等，也有可能导致对脑的机能产生干扰或破坏作用，从而引起心理异常。</w:t>
            </w:r>
          </w:p>
          <w:p w14:paraId="3E9E39F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心理因素</w:t>
            </w:r>
          </w:p>
          <w:p w14:paraId="13B8875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像身体健康受个体身体素质的影响一样，大学生心理健康水平也受到其心理因素的影响。大学生具有不同的心理特点，如有的大学生乐观积极、情绪稳定，善于与人合作，心理耐受力较高。在面对一些重大问题时不抱怨、不逃避，能够从容应对，理智处理，并能获得一定的社会支持，使问题得到解决，在解决问题中得到成长。这类学生的心理健康水平较高。而具有敏感、多疑、偏激、固执、消极等心理特点的大学遇事不懂得如何处理，往往怨天尤人，采取逃避或者消极的应对态度，产生抑郁、焦虑、愤怒、敌对等情绪，这类学生容易产生心理健康问题。</w:t>
            </w:r>
          </w:p>
          <w:p w14:paraId="2CF54A4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（二）家庭因素</w:t>
            </w:r>
          </w:p>
          <w:p w14:paraId="0E383D1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家庭是一个人成长过程中的重要环境，家庭因素与大学生的心理健康状况关系密切。家庭因素主要包括教养方式、家庭氛围、家庭结构、家庭经济状况等。民主、平等的教养方式有利于个体形成积极的个性特征，成长于这种家庭环境中的孩子有较高的自我评价，乐于与人交往。父母之间关系和谐，互敬互爱，能够给孩子的心理健康产生非常积极的影响。</w:t>
            </w:r>
          </w:p>
          <w:p w14:paraId="5DFE734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color w:val="auto"/>
                <w:sz w:val="21"/>
                <w:szCs w:val="22"/>
                <w:lang w:val="en-US" w:eastAsia="zh-CN" w:bidi="ar-SA"/>
              </w:rPr>
            </w:pPr>
            <w:r>
              <w:rPr>
                <w:rFonts w:ascii="Times New Roman" w:hAnsi="Times New Roman" w:eastAsia="宋体" w:cs="Times New Roman"/>
                <w:color w:val="auto"/>
                <w:kern w:val="2"/>
                <w:sz w:val="21"/>
                <w:szCs w:val="22"/>
                <w:lang w:bidi="ar-SA"/>
              </w:rPr>
              <w:t>不完整的家庭结构对大学生心理健康有显著负面影响，导致性格问题和情绪问题。研究显示，家庭经济状况对学生的心理健康有重要影响，贫困家庭的学生在人际交往中可能更敏感。但要注意，家庭环境并非决定性因素，一些学生尽管面临不利条件，却能表现出独立和乐观，成为积极的榜样。</w:t>
            </w:r>
          </w:p>
          <w:p w14:paraId="1D43664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（三）学校因素</w:t>
            </w:r>
          </w:p>
          <w:p w14:paraId="4F34F3A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进入幼儿园开始，个体便开始了学校生活，直至成为一名大学生，成长中的大部分时间都在校园里。学校的文化氛围、教师的育人态度、同学之间的人际关系等都对大学生的心理健康产生了重要影响，对大学生健全人格的形成产生了重要作用。</w:t>
            </w:r>
          </w:p>
          <w:p w14:paraId="34B1829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阶段，是个体世界观、人生观、价值观形成和确立的重要时期，也是人格发展的重要时期。教师的授课内容、言行举止等对学生起到重要影响作用；校风、校纪、班风、宿舍氛围等都对大学生的心理状况产生重要影响。良好的校园文化氛围能够陶冶学生情操，使学生形成积极向上的人生态度；和谐的师生关系、同学关系也为学生融入社会大集体奠定了良好基础。</w:t>
            </w:r>
          </w:p>
          <w:p w14:paraId="075E1D2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（四）社会因素</w:t>
            </w:r>
          </w:p>
          <w:p w14:paraId="5FBD6B5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是社会的人，每一个时代的个体都不可避免地被打上了时代的烙印，受到所处时代社会环境的重要影响。随着我国改革开放程度的不断加深以及信息化技术的飞速发展，西方文化中的价值观借助网络得到广泛传播，对我国传统文化价值观产生巨大冲击，社会呈现出价值多元化现象。大学生缺少社会经验，心理发育尚未成熟，在对一些问题的选择上易产生心理困扰。</w:t>
            </w:r>
          </w:p>
          <w:p w14:paraId="4C0EA80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现代社会经济快速发展，人们的物质生活得到了极大的改善。在享受现代化物质生活的同时，对个体也提出了更高的要求，必须有一定的工作能力才能在社会上立足。有的大学生能适应这种压力，甚至毕业之后马上创业，有的大学生却一入学就开始产生就业焦虑，忧心忡忡。</w:t>
            </w:r>
          </w:p>
          <w:p w14:paraId="6D5E83C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四、大学生增强自身心理健康的途径</w:t>
            </w:r>
          </w:p>
          <w:p w14:paraId="3CD137F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阶段是一个人成长成才的重要时期。大学生即将步入社会，成为独立的社会人，难免会遇到成长的烦恼、人生的挫折，如自我认同危机、竞争压力、学业烦恼、就业压力、情感问题等。前面提到，影响大学生心理健康的因素是多方面的，大学生心理健康水平的提高需要家庭、学校和社会的共同努力。除了这些外在因素，大学生应该通过什么途径增强自身心理健康水平呢？</w:t>
            </w:r>
          </w:p>
          <w:p w14:paraId="4C0E8DA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（一）学习心理健康知识</w:t>
            </w:r>
          </w:p>
          <w:p w14:paraId="53929F0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为了维护和增强自身的心理健康，我们首先需要学习心理健康知识。任何人都有自我完善和提升的空间，都有学习心理健康知识的必要。</w:t>
            </w:r>
          </w:p>
          <w:p w14:paraId="54A3754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习心理健康的标准，我们可以对照标准进行自我改进、自我提升；学习自我意识和人格发展相关知识，可以了解自己的气质类型和性格特征，学会认识自我、接纳自我、超越自我；学习情绪调节方法，可以更好地管理自己的情绪，让积极情绪在生活中占主导；学习人际交往相关知识，懂得尊重、友善和宽容，正确处理人际冲突，能让我们获得良好的人际关系。除了通过课堂学习获得心理健康知识之外，我们还可以充分利用图书馆、网络资源，了解更多的心理知识。</w:t>
            </w:r>
          </w:p>
          <w:p w14:paraId="7ADE3F5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（二）在实践活动中提升自己</w:t>
            </w:r>
          </w:p>
          <w:p w14:paraId="6E2300F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除了学习心理健康知识，大学生还应该积极投身实践活动，在实践中得到锻炼。积极参加学校举行的心理健康教育类活动，如学校在“5·25 全国大学生心理健康日”期间开展的各种活动，在活动中学习，在活动中成长。加强与周围同学的联系，在实际生活中提升自己的人际交往技能；积极投身社团活动，使自己的组织能力、合作能力得到提升；参加学校的文体艺术活动，健心健体。</w:t>
            </w:r>
          </w:p>
          <w:p w14:paraId="4A6648C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（三）主动调节不良情绪</w:t>
            </w:r>
          </w:p>
          <w:p w14:paraId="2679734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都会面临各种人生发展问题。当生活中遇到一些难题，当外界事物不能满足我们的需要，难免产生不良情绪，这种情况下，首先得学会自我调节，不能任由不良情绪控制我们的言行。调节情绪的方法有很多。比如，学会倾诉，当遇到不愉快的事情时，不要自己生闷气，要找人谈心；改变认知，困扰我们的不完全是事件本身，也与我们对事件所持的看法有关；合理宣泄情绪，当感到情绪不佳时，不妨从事一些活动来宣泄心中的郁闷，如运动、听音乐等，甚至可以痛哭一场。</w:t>
            </w:r>
          </w:p>
          <w:p w14:paraId="46C9E0C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（四）制定切实可行的目标</w:t>
            </w:r>
          </w:p>
          <w:p w14:paraId="112D557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目标是我们前进的方向，为目标而努力奋斗的人生是积极快乐的人生。许多大学生将大量业余时间都用在个人消遣上，却觉得生活没有意义，空虚失落，究其原因，这与缺乏人生目标有关。没有目标的人生就像随波逐流的小船，缺乏前进的力量，不知道该驶向哪里。有的同学制定了目标，但是目标过高过远，实现的可能性较小，导致个体产生悲观心理。因此，大学生应该根据自己的实际情况，设立切实可行的人生目标和大学阶段的学习目标，做好生涯规划，朝着自己的目标努力，生活将会充实而快乐。</w:t>
            </w:r>
          </w:p>
          <w:p w14:paraId="536F418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（五）完善社会支持系统</w:t>
            </w:r>
          </w:p>
          <w:p w14:paraId="2F83155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一个生活在现实社会中的人都离不开与其他人的关系，不仅是物质条件的获得，还包括对自我价值的肯定和认同。社会支持系统是维护我们心理健康的重要因素，提高社会支持水平对于维护大学生的心理健康非常重要。如果个体的社会支持系统比较完善，当他遇到难题时，来自周围的关心和帮助能让他的心理应激状态得到缓冲。而缺乏社会支持的个体，只能独自支撑，以致心力交瘁，甚至产生心理疾病。我们要主动完善自己的社会支持系统，多和父母沟通，改善关系；加强与老师的联系，遇事懂得向老师请教；多结交朋友，结识新朋友，不忘老朋友。有些大学生不重视跟周围同学的关系，认为自己可以独自解决所有的问题，不需要与人合作、不需要他人的帮助，这种思想是不可取的。</w:t>
            </w:r>
          </w:p>
          <w:p w14:paraId="72ABEFB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（六）遇到问题主动求助</w:t>
            </w:r>
          </w:p>
          <w:p w14:paraId="1BD658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也许你已经很努力，在为自己的梦想打拼；也许你已经非常优秀，具备很强的解决问题的能力；也许你非常积极，总是对未来充满希望。但是，由于大学生阅历尚浅，心智尚未成熟，难免会遇到超出自己能力范围的问题，心理上难以适应，导致出现不良情绪。这种情况下，要主动向身边的人讲述自己的烦恼。你不主动发出求助信号，他人也许并不知道你需要帮助。你可以寻求父母、老师、朋友、同学的帮助，也可以求助于学校的心理咨询中心。</w:t>
            </w:r>
          </w:p>
          <w:p w14:paraId="39BF6BF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五、心理咨询</w:t>
            </w:r>
          </w:p>
          <w:p w14:paraId="13B4637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（一）心理咨询的含义</w:t>
            </w:r>
          </w:p>
          <w:p w14:paraId="5CBEB8F2">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color w:val="auto"/>
                <w:sz w:val="21"/>
                <w:szCs w:val="22"/>
                <w:lang w:val="en-US" w:eastAsia="zh-CN" w:bidi="ar-SA"/>
              </w:rPr>
            </w:pPr>
            <w:r>
              <w:rPr>
                <w:rFonts w:ascii="Times New Roman" w:hAnsi="Times New Roman" w:eastAsia="宋体" w:cs="Times New Roman"/>
                <w:color w:val="auto"/>
                <w:kern w:val="2"/>
                <w:sz w:val="21"/>
                <w:szCs w:val="22"/>
                <w:lang w:bidi="ar-SA"/>
              </w:rPr>
              <w:t>心理咨询是心理师利用心理学原理和方法帮助求助者解决问题的过程。它旨在帮助求助者识别问题根源，挖掘潜力，改变认知和行为模式，提升适应生活和环境调节的能力。高校普遍设有心理咨询中心，提供现场、电话和网络咨询，帮助学生解决学习、生活、人际交往和求职等方面的困惑，促进自我认识和环境适应，激发潜能，助力成长。</w:t>
            </w:r>
          </w:p>
          <w:p w14:paraId="76912E4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（二）心理咨询的对象</w:t>
            </w:r>
          </w:p>
          <w:p w14:paraId="4CF6AFB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心理咨询的主要对象可分为以下两大类。</w:t>
            </w:r>
          </w:p>
          <w:p w14:paraId="20436A9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遇到了与心理有关的现实问题并请求帮助的正常人群</w:t>
            </w:r>
          </w:p>
          <w:p w14:paraId="02B6EB6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个体在现实生活中会面对许多问题，如求学择业、婚姻家庭、人际关系、情感、生涯发展等问题。他们面对这些问题时，需要做出理想的选择，以便顺利地度过人生的各个阶段。这时，心理咨询师可以从心理学的角度，给他们提供帮助，这类咨询叫发展性咨询。</w:t>
            </w:r>
          </w:p>
          <w:p w14:paraId="46AFD6E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心理健康出现问题并请求帮助的正常人群</w:t>
            </w:r>
          </w:p>
          <w:p w14:paraId="7C03372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如果个体长期处在内心冲突之中，或者遭到比较严重的心理创伤而失去心理平衡，尽管他们的精神仍然是正常的，但心理健康水平却下降许多，出现了不同严重程度的心理问题，这时，心理咨询师所提供的帮助，称心理健康咨询。心理咨询的主要对象是正常人群，心理咨询的作用是帮助人们更好地适应和发展，通过心理咨询可以获得个人成长。实际生活中，有些大学生怕被人说有精神病而不敢走进心理咨询室，这样很可能让自己错失了成长的时机。大学生遇到问题主动求助，是对自己负责的表现，是值得赞扬的行为。</w:t>
            </w:r>
          </w:p>
          <w:p w14:paraId="685616D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（三）心理咨询的原则</w:t>
            </w:r>
          </w:p>
          <w:p w14:paraId="771D304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保密原则</w:t>
            </w:r>
          </w:p>
          <w:p w14:paraId="0A759C4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保密原则是心理咨询中最重要的原则，它既是职业道德的要求，又是咨询双方建立和维系信任关系的基础。心理咨询过程中，为了了解情况，以便做出科学的判断，需要来访者表露个人的真实信息。这种情况下，如果违反了保密原则，使个人隐私泄露，将严重影响来访者对咨询师的信任，咨询工作也无法取得效果。特殊情形下，如有伤害自己或他人的行为，可以突破保密原则，并将有关保密信息的暴露程度限制在最低范围内。</w:t>
            </w:r>
          </w:p>
          <w:p w14:paraId="4C9CD38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自愿原则</w:t>
            </w:r>
          </w:p>
          <w:p w14:paraId="4352F8A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咨询建立在来访者自愿的基础上，来访者求助意愿是咨询有效的动力。很多来访者都是经过自身的努力和苦苦挣扎无效后，才希望借助外界的力量去改变。他们有较强的心理需求，求助动机明确，能积极配合，咨询效果会比较明显。</w:t>
            </w:r>
          </w:p>
          <w:p w14:paraId="6D8C92C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发展性原则</w:t>
            </w:r>
          </w:p>
          <w:p w14:paraId="2C1F475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心理咨询主要是协助来访者进行自我探索。关注来访者生活中积极的一面，帮助来访者发现其内部的力量，充分挖掘来访者自身的潜力，通过个人的能力解决问题，帮助其实现个人成长。</w:t>
            </w:r>
          </w:p>
          <w:p w14:paraId="3A0A189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时间限定原则</w:t>
            </w:r>
          </w:p>
          <w:p w14:paraId="6D62E8A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心理咨询的时间一般为每次 50 分钟左右。初次咨询，因为要了解来访者的各种基本情况，时间可以适当延长。两次咨询之间的时间间隔一般为一周。对时间进行限定，是为了提高咨询的效率。</w:t>
            </w:r>
          </w:p>
          <w:p w14:paraId="1CC6BFC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感情限定原则</w:t>
            </w:r>
          </w:p>
          <w:p w14:paraId="432FD5A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良好的咨访关系，是咨询取得效果的重要因素，初次咨询的一个重要任务就是建立良好的关系。但是，咨询师和来访者的心理接近性是有限度的，必须在工作范围内。</w:t>
            </w:r>
          </w:p>
          <w:p w14:paraId="7DEF001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（四）关于心理咨询的常识</w:t>
            </w:r>
          </w:p>
          <w:p w14:paraId="1E94CF6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求助心理咨询不等于有精神病</w:t>
            </w:r>
          </w:p>
          <w:p w14:paraId="43CA168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心理咨询的主要对象是正常人群。许多同学担心被周围的人归为精神病患者，于是默默地忍受痛苦，不愿意主动寻求心理咨询帮助，可能为此错失成长的机会。</w:t>
            </w:r>
          </w:p>
          <w:p w14:paraId="05DD5E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每个人都有需要心理咨询的可能性</w:t>
            </w:r>
          </w:p>
          <w:p w14:paraId="631EAD3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生活不可能是一帆风顺的，每个人在成长的道路上都会遇到困难和挫折。有的人可能缺乏应对的技能，从而产生一系列心理困扰，这时候，就有必要寻求心理咨询师的帮助。</w:t>
            </w:r>
          </w:p>
          <w:p w14:paraId="5D0E350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懂得求助是强者的行为</w:t>
            </w:r>
          </w:p>
          <w:p w14:paraId="61A90F1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主动寻求心理咨询是正视自己的问题、勇于改变现状的表现，是对自己的人生负责的表现，不应该嘲笑主动寻求心理咨询帮助的人。</w:t>
            </w:r>
          </w:p>
          <w:p w14:paraId="5F9D782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心理咨询不是解决具体生活问题</w:t>
            </w:r>
          </w:p>
          <w:p w14:paraId="0093354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咨询师不会告诉你具体的解决问题的办法，而是帮助你认识自己的内心，寻找自己的内部力量，让自己得到成长。</w:t>
            </w:r>
          </w:p>
          <w:p w14:paraId="40BA942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心理咨询不能立竿见影</w:t>
            </w:r>
          </w:p>
          <w:p w14:paraId="2B37715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很多大学生把心理咨询当成快速解决问题的途径，一次咨询没能获得具体解决办法，就不再坚持咨询。个人成长是一个艰难的过程，可能要经历较长的时间。</w:t>
            </w:r>
          </w:p>
          <w:p w14:paraId="556A16A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（五）大学生心理咨询的常见问题</w:t>
            </w:r>
          </w:p>
          <w:p w14:paraId="33BDBE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一方面还在求学生涯，另一方面快要步入社会，心理发展迅速，难免遇到各种成长烦恼。随着时代的发展，大学生对心理咨询表现出接纳的态度，许多学生主动前往学校心理咨询中心进行咨询，大学生心理咨询的常见问题有以下几个方面。</w:t>
            </w:r>
          </w:p>
          <w:p w14:paraId="7812BF6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人际关系问题</w:t>
            </w:r>
          </w:p>
          <w:p w14:paraId="318744B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都有归属与爱的需求，希望能与他人分享自己的喜悦和痛苦。但是，在人际交往问题上，却有许多人有烦恼，大学生心理咨询最多的问题当属人际交往问题。在人际交往问题当中，以宿舍问题最为常见。宿舍是大学生生活时间最长的地方，同学们有各自的性格特点、生活习惯，同住一个屋檐下，产生矛盾在所难免。</w:t>
            </w:r>
          </w:p>
          <w:p w14:paraId="264A324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自我意识问题</w:t>
            </w:r>
          </w:p>
          <w:p w14:paraId="22C241A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意识问题主要表现在对自己认识不全面，不能客观地评价自我和接纳自我，存在自卑、自负或自卑与自负交织的情况，其中咨询最多的问题和自卑心理有关。有些同学由于外表不够出众，对自己评价过低，不敢积极地展现自己，尤其在异性面前更加自卑，影响到个人发展与人际交往；有的同学觉得自己能力不够强，没有可炫耀的资本，甚至参加竞选失败，这些都影响到学生的自我评价。还有的同学对自我的评价不稳定，常随外界看法的改变而改变。</w:t>
            </w:r>
          </w:p>
          <w:p w14:paraId="2EB7A9E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学习问题</w:t>
            </w:r>
          </w:p>
          <w:p w14:paraId="4EFE3A3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有的同学进入大学之后，学习目的不明确，不知道以后该干什么，在无关紧要的事情上浪费时间，不知道自己为什么要学习，学习动力不足，整日感到迷茫；有的同学专业的选择并不是自己的意愿，而是听从父母或者老师、同学的建议，进入大学后发现对所学专业不感兴趣或者认为就业前景不好，进而想调换专业，在这个过程中矛盾重重，产生心理困扰；还有的同学纠结于是否要提升学历，由于父母的压力、周围同学的压力或者就业的压力，有的同学想继续深造，但又觉得学习太辛苦，意志力薄弱，为此产生心理冲突。</w:t>
            </w:r>
          </w:p>
          <w:p w14:paraId="0BDD543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 就业问题</w:t>
            </w:r>
          </w:p>
          <w:p w14:paraId="24414D9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刚进入大学校园，很多同学就开始关注就业问题。不管是来自新闻报道、亲友的闲谈、老师的提醒，还是师兄师姐的经验之谈，都让他们感受到巨大的就业压力，担心自己毕业之后找不到合适的工作。一方面，大学毕业生的数量越来越多，就业市场存在“僧多粥少”的情况。另一方面，由于供求不平衡，用人单位选择范围增多，对应聘者设置了各种门槛，导致一部分大学生找工作时阻碍重重。</w:t>
            </w:r>
          </w:p>
          <w:p w14:paraId="0778592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 情感问题</w:t>
            </w:r>
          </w:p>
          <w:p w14:paraId="77FD0D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对爱情充满了向往，谈恋爱已经是大学校园常见的现象。有的大学生遇到喜欢的异性不懂如何表达，容易产生单相思的问题；大学生的恋爱比较单纯，充满了浪漫色彩，恋爱双方往往会理想化对方，当出现不符合自己期盼的行为时，便怀疑对方的感情，导致恋爱充满波折；有的大学生因为失恋，影响到个人的自尊心，出现迷茫、自卑、抑郁等负面情绪。大多数失恋者在失恋初期不相信自己能够走出来，情绪低落，影响了正常的学习和生活。</w:t>
            </w:r>
          </w:p>
          <w:p w14:paraId="4A523C5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 家庭问题</w:t>
            </w:r>
          </w:p>
          <w:p w14:paraId="2E28267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家庭因素对一个人的心理健康有重要影响，亲子关系是每个人来到世上的第一人际关系，亲子关系的和谐是个体身心健康的重要保证。部分大学生由于受家庭问题的影响，产生情绪低落的现象。有的父母过于专制，对孩子管教异常严格，导致学生产生很大压力；有的学生家庭结构不完整，没有享受到父母的关爱，内心受到创伤，甚至不愿轻易相信他人；有的学生小时候是留守儿童，长大后和父母关系疏远，不愿和父母亲近，甚至不愿沟通。</w:t>
            </w:r>
          </w:p>
          <w:p w14:paraId="7970E7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7. 身心问题</w:t>
            </w:r>
          </w:p>
          <w:p w14:paraId="3663C8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身体和心理是不可分割的，常常出现交互作用。特别是有些身体疾病治疗周期长、经济压力大、药物有副作用等。有些同学面对身体的疾病能够凭借自己顽强的意志力去战胜它，甚至让自己的内心变得更强大。但是，也有同学因为身体疾病而产生心理压力，出现抑郁、焦虑、自卑等情绪，需要进行调节。有的同学因为心理问题而影响到身体，出现失眠、头晕、食欲不振等情况。</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大学生活整体上是积极快乐的，但是也会出现一些成长的烦恼。希望同学们遇到这些烦恼时，不要独自忍受，应该主动寻求帮助，让自己更快得到成长。</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讲述走进心理健康</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3F05247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一、寻找我的幸福</w:t>
            </w:r>
          </w:p>
          <w:p w14:paraId="4F7D4E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活动目的：发现生活中的小幸福，提升自己的主观幸福感，维护心理健康。</w:t>
            </w:r>
          </w:p>
          <w:p w14:paraId="3D334F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34FEDFF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3DEA0C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58E9BA1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3AC812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54C56CC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每位同学写出自己最近一周内感觉比较幸福的事情，列出事情发生的时间、地点、具体内容、感受等。</w:t>
            </w:r>
          </w:p>
          <w:p w14:paraId="0FBB907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写完之后，同学们进行组内交流，分享自己的幸福经历。</w:t>
            </w:r>
          </w:p>
          <w:p w14:paraId="55DA32E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7FAFCEE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数一数，自己一周内的幸福事件有多少个？</w:t>
            </w:r>
          </w:p>
          <w:p w14:paraId="56D8846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和周围的同学相比，自己的幸福事件多还是少？</w:t>
            </w:r>
          </w:p>
          <w:p w14:paraId="62F8A81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自己善于发现生活中的小幸福吗？</w:t>
            </w:r>
          </w:p>
          <w:p w14:paraId="764671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做完这个练习，你有什么样的感受？</w:t>
            </w:r>
          </w:p>
          <w:p w14:paraId="453136C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教师总结。</w:t>
            </w:r>
          </w:p>
          <w:p w14:paraId="7E92E2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二、这边唱来那边和</w:t>
            </w:r>
          </w:p>
          <w:p w14:paraId="0A2F758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活动目的：通过歌唱积极向上、健康快乐主题的歌曲，激发同学们的积极情绪。同时，通过寓教于乐的方式，寻找同学们的共同语言，拉近同学们之间的距离，增进同学感情。</w:t>
            </w:r>
          </w:p>
          <w:p w14:paraId="5570D60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活动准备：手机、计时器。</w:t>
            </w:r>
          </w:p>
          <w:p w14:paraId="7070BD9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 分钟。</w:t>
            </w:r>
          </w:p>
          <w:p w14:paraId="4C21B3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活动形式：唱歌比赛。</w:t>
            </w:r>
          </w:p>
          <w:p w14:paraId="5146461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3DB413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分组，合班授课以班级为单位，单班授课分男女组或者以宿舍为单位分组。</w:t>
            </w:r>
          </w:p>
          <w:p w14:paraId="764851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组与组之间比赛，演唱健康快乐、积极向上主题的歌曲，小组任一成员都可以作为代表参赛，唱过的歌曲双方都不能重复演唱。</w:t>
            </w:r>
          </w:p>
          <w:p w14:paraId="48F7F31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一组代表演唱完后，另一组需在 30 秒之内演唱，否则比赛失败。</w:t>
            </w:r>
          </w:p>
          <w:p w14:paraId="1B4071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57CC1F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演唱歌曲能否使心情更为舒畅？</w:t>
            </w:r>
          </w:p>
          <w:p w14:paraId="2ADA766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通过小组成员的共同参与，是否增进了彼此的感情？</w:t>
            </w:r>
          </w:p>
          <w:p w14:paraId="5B8AFF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教师总结。</w:t>
            </w:r>
          </w:p>
          <w:p w14:paraId="741BF4A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三、为自己的健康打分</w:t>
            </w:r>
          </w:p>
          <w:p w14:paraId="5778939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活动目的：通过对照大学生心理健康的标准，评估自己的心理健康状况，寻找差距，作为以后提升自己的方向。</w:t>
            </w:r>
          </w:p>
          <w:p w14:paraId="49AE11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788711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活动时间：25～30 分钟。</w:t>
            </w:r>
          </w:p>
          <w:p w14:paraId="799261C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活动形式：自我评估、分享讨论。</w:t>
            </w:r>
          </w:p>
          <w:p w14:paraId="09BF76C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7203960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2BE3B5D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每位同学根据大学生心理健康的标准，每项符合程度按 1～10 分，分别给自己打分。</w:t>
            </w:r>
          </w:p>
          <w:p w14:paraId="1923A5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同学们组内交流，自己和标准比较接近的有哪些方面，和标准相差较远的有哪些方面。</w:t>
            </w:r>
          </w:p>
          <w:p w14:paraId="60C054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0271DE7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小组成员分别在哪些方面做得比较好？</w:t>
            </w:r>
          </w:p>
          <w:p w14:paraId="1833483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小组成员分别在哪些方面有待提高？</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3.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。因此明白了大学生心理健康的标准</w:t>
            </w:r>
            <w:r>
              <w:rPr>
                <w:rFonts w:hint="eastAsia" w:ascii="Times New Roman" w:hAnsi="Times New Roman"/>
                <w:b/>
                <w:lang w:val="en-US" w:eastAsia="zh-CN"/>
              </w:rPr>
              <w:t>以及</w:t>
            </w:r>
            <w:r>
              <w:rPr>
                <w:rFonts w:hint="eastAsia" w:ascii="Times New Roman" w:hAnsi="Times New Roman"/>
                <w:b/>
                <w:lang w:eastAsia="zh-CN"/>
              </w:rPr>
              <w:t>发现生活中的小幸福，提升自己的主观幸福感，维护心理健康。</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举办活动“为自己的健康打分”</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4069908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一、自我放松训练</w:t>
            </w:r>
          </w:p>
          <w:p w14:paraId="5892FEA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活动目的：通过内部言语，对自己施加影响，缓解紧张、焦虑的心理状态，学会放松，维护自己的心理健康。</w:t>
            </w:r>
          </w:p>
          <w:p w14:paraId="708224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活动准备：找一个安静的地方，准备椅子或者坐垫，背部和颈部挺直，确保自己处于舒适的姿势。</w:t>
            </w:r>
          </w:p>
          <w:p w14:paraId="010BBF1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活动时间：10～60 分钟。</w:t>
            </w:r>
          </w:p>
          <w:p w14:paraId="3A05F35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活动形式：冥想。</w:t>
            </w:r>
          </w:p>
          <w:p w14:paraId="516AE7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7B5A21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深呼吸，试着进入一个平静的状态，每次吸气都要吸到底，呼气时，通过口或鼻慢慢地呼出。</w:t>
            </w:r>
          </w:p>
          <w:p w14:paraId="0DE748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扫视自己的身体，如果有任何部位感到紧张，请将你的呼吸指向那里，并放松这个部位，保持至少 5 分钟专注于你的呼吸。如果注意力分散，只要把它自然地重新带回到呼吸上。</w:t>
            </w:r>
          </w:p>
          <w:p w14:paraId="4614DED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继续深呼吸，把积极情绪灌注全身。可以想象自己在一个非常开心的情境里，如和好朋友在一起或是完成某项重要任务的时候。用 30 秒到 5 分钟的时间，让这种积极情绪包围自己，在体内流动。</w:t>
            </w:r>
          </w:p>
          <w:p w14:paraId="11324F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每天早上起床或是睡觉前，用 10～60 分钟的时间来完成。当练习熟练后，不用局限于安静的地方，随时随地都可以，可能只需要 2 分钟的时间就够了。每当你感到有压力、愤怒或者不开心的时候，只需要做几次深呼吸，就可以释放出积极的情绪。</w:t>
            </w:r>
          </w:p>
          <w:p w14:paraId="78D2ADC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307D57A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日常生活中，你会静下心感受自己的身体，感受自己的内心吗？</w:t>
            </w:r>
          </w:p>
          <w:p w14:paraId="30D62F6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通过上述练习，你的状态发生了什么变化？</w:t>
            </w:r>
          </w:p>
          <w:p w14:paraId="18D511F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二、自信的我</w:t>
            </w:r>
          </w:p>
          <w:p w14:paraId="2B25358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活动目的：通过日常生活中的训练，提升自己的自信心。</w:t>
            </w:r>
          </w:p>
          <w:p w14:paraId="6DD8C0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活动准备：阅读提升自信心的相关文章、书籍。</w:t>
            </w:r>
          </w:p>
          <w:p w14:paraId="7866FB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活动时间：日常生活中根据情境随时练习。</w:t>
            </w:r>
          </w:p>
          <w:p w14:paraId="7A0F4C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活动形式：自我暗示、自我反思。</w:t>
            </w:r>
          </w:p>
          <w:p w14:paraId="06FCEC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3733774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按照如下几点进行练习。</w:t>
            </w:r>
          </w:p>
          <w:p w14:paraId="05CDBC2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保持整洁、得体的仪表，面带微笑。</w:t>
            </w:r>
          </w:p>
          <w:p w14:paraId="718A0C7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上课或开会时，提前 10 分钟进场，并且选择前面的位置坐。</w:t>
            </w:r>
          </w:p>
          <w:p w14:paraId="209405F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主动发言，表达自己的观点。</w:t>
            </w:r>
          </w:p>
          <w:p w14:paraId="3D952C3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与人交谈时正视对方。</w:t>
            </w:r>
          </w:p>
          <w:p w14:paraId="6DB1262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 走路时，抬头挺胸走快一点。</w:t>
            </w:r>
          </w:p>
          <w:p w14:paraId="45EDF37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6. 积极参加集体活动。</w:t>
            </w:r>
          </w:p>
          <w:p w14:paraId="03E5C2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7. 表扬自己一点一滴的进步，为自己买喜欢吃的食物或者其他小礼物。</w:t>
            </w:r>
          </w:p>
          <w:p w14:paraId="26A3B5C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FAD234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练习 1 天，自己有什么样的感受？</w:t>
            </w:r>
          </w:p>
          <w:p w14:paraId="1FF72BB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坚持 21 天，看看自己有什么样的变化，主动跟老师、同学交流自己的变化。</w:t>
            </w:r>
          </w:p>
          <w:p w14:paraId="401890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如果不能坚持，想想是什么原因造成的。</w:t>
            </w:r>
          </w:p>
          <w:p w14:paraId="45DE410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三、完善你的社会支持系统</w:t>
            </w:r>
          </w:p>
          <w:p w14:paraId="4241AF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活动目的：通过主动扩大自己的交往圈，维护自身的心理健康。</w:t>
            </w:r>
          </w:p>
          <w:p w14:paraId="6132F3C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活动准备：了解社会支持系统对个体的重要作用。</w:t>
            </w:r>
          </w:p>
          <w:p w14:paraId="5CE3791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活动时间：需要长期进行。</w:t>
            </w:r>
          </w:p>
          <w:p w14:paraId="01E9175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活动形式：主动沟通交流。</w:t>
            </w:r>
          </w:p>
          <w:p w14:paraId="0569970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6AC3622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首先列出自己的社会支持系统状况，沟通良好的亲人、知心朋友、老师、同学等。</w:t>
            </w:r>
          </w:p>
          <w:p w14:paraId="6643C24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想一想，当自己心情不好时，有哪些人可以倾诉，可选的人多不多，如果不够多，请开始逐步建立自己的社会支持系统。如果有很多倾诉对象，请继续维护好和他们的关系。</w:t>
            </w:r>
          </w:p>
          <w:p w14:paraId="67EA5D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定期和家人联络感情，沟通自己的学习生活情况。</w:t>
            </w:r>
          </w:p>
          <w:p w14:paraId="1BFF5B1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主动交友，结识新朋友，不忘老朋友，真诚交往。</w:t>
            </w:r>
          </w:p>
          <w:p w14:paraId="602329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 有问题及时跟辅导员、班主任或者心理老师联系。</w:t>
            </w:r>
          </w:p>
          <w:p w14:paraId="72D7D9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673EE7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你的社会支持系统完善吗？当心情不好时，可以找他人倾诉吗？</w:t>
            </w:r>
          </w:p>
          <w:p w14:paraId="1C9BD0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上面的方法对你有帮助吗？如果没有帮助，原因可能是哪些？请试着与老师分享你的感受。</w:t>
            </w:r>
          </w:p>
          <w:p w14:paraId="10D731C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2C3C0D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一、书籍——《阅读心理治疗》</w:t>
            </w:r>
          </w:p>
          <w:p w14:paraId="1A72FB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《阅读心理治疗》（共 5 册）的作者是广州中医药大学邱鸿钟教授。阅读疗法是通过阅读文学作品，达到修身养性、建立新的认知、调节情绪、重塑行为模式等目的的一种心理治疗方法。阅读疗法的最大特点是：治疗目的藏而不露，治疗过程潜移默化，治疗方法温文尔雅。阅读治疗效应的关键在于文本所富含的哲理和人生启迪的意义。优秀的文学作品好比一个好的心理医生，阅读和聆听一篇好的文学作品就好比享受一次清心醒脑的心理咨询。</w:t>
            </w:r>
          </w:p>
          <w:p w14:paraId="418A4D8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《阅读心理治疗》丛书共分 5 册，包括《大自然是一间疗养院》《人生是一首未完成的诗》《习惯铸造人格》《挖掘你的快乐之泉》《音乐的精神分析》。系列丛书的每一篇都具有深刻的哲理，能够给读者带来人生启迪，让读者获得思想的洗涤和精神的愉悦。</w:t>
            </w:r>
          </w:p>
          <w:p w14:paraId="329A338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04F4D40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《心理学与生活》，作者理查德·格里格和菲利普·津巴多，王垒等译，人民邮电出版社。</w:t>
            </w:r>
          </w:p>
          <w:p w14:paraId="32ACE85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《幸福课》，作者董月玲，人民出版社。</w:t>
            </w:r>
          </w:p>
          <w:p w14:paraId="07F32DA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《改变心理学的 40 项研究》，作者罗杰·R·霍克，白学军等译，人民邮电出版社。</w:t>
            </w:r>
          </w:p>
          <w:p w14:paraId="2349BF0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《幸福的方法》，作者泰勒·本 - 沙哈尔，汪冰，刘骏杰译，中信出版社。</w:t>
            </w:r>
          </w:p>
          <w:p w14:paraId="3DB20B8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二、电影——《八角笼中》</w:t>
            </w:r>
          </w:p>
          <w:p w14:paraId="25F88B8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电影《八角笼中》根据真实事件改编，讲述了失意的中年男人向滕辉带领一群孩子突出命运重围，探寻人生出路的故事。</w:t>
            </w:r>
          </w:p>
          <w:p w14:paraId="5DFD2F2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该影片主人公（向腾辉）倾注心血想把当地无人照料的孩子培养成才，这让生活本没有出路的孩子们看到了一丝通向未来的曙光。然而，随着往日的表演视频被爆出后，这些“残忍”的画面刺激了不明真相之人的神经。一夜之间，舆论开始发酵。主人公（向腾辉）的生活、孩子们的前途都陷于舆论的大网中，让他们难以脱身。最终，孩子们通过自身的努力获得了成功，让人们感受到了他们对梦想的执着追求。</w:t>
            </w:r>
          </w:p>
          <w:p w14:paraId="1E82F3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该影片人物形象生动鲜明，情感表达细腻真挚，感人至深。一群孤儿刚到沙场大口吃饭的画面，宁愿吃苦受累、挨骂也不愿离开的情形，苏木家一贫如洗的状况，揭示了大山深处生存的艰难。对生活环境的写实性呈现，赋予了影片较强的真实感，颇具艺术上的穿透力和震撼性。该影片是一部非常具有现实意义的电影，结局励志色彩，美好而动人。</w:t>
            </w:r>
          </w:p>
          <w:p w14:paraId="128509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2E54581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《长安三万里》。</w:t>
            </w:r>
          </w:p>
          <w:p w14:paraId="04F65D1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《立春》。</w:t>
            </w:r>
          </w:p>
          <w:p w14:paraId="6B2414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《阿甘正传》。</w:t>
            </w:r>
          </w:p>
          <w:p w14:paraId="0C8E9C7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《幸福终点站》。</w:t>
            </w:r>
          </w:p>
          <w:p w14:paraId="6587E8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三、音乐——《青春修炼手册》</w:t>
            </w:r>
          </w:p>
          <w:p w14:paraId="1BBCF41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青春修炼手册</w:t>
            </w:r>
          </w:p>
          <w:p w14:paraId="34449A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作词：王韵韵　作曲：刘佳　演唱：TFBOYS</w:t>
            </w:r>
          </w:p>
          <w:p w14:paraId="5218EF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跟着我左手右手一个慢动作</w:t>
            </w:r>
          </w:p>
          <w:p w14:paraId="74C609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右手左手慢动作重播</w:t>
            </w:r>
          </w:p>
          <w:p w14:paraId="318D40A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这首歌给你快乐</w:t>
            </w:r>
          </w:p>
          <w:p w14:paraId="217CBA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你有没有爱上我</w:t>
            </w:r>
          </w:p>
          <w:p w14:paraId="112194B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跟着我鼻子眼睛动一动耳朵</w:t>
            </w:r>
          </w:p>
          <w:p w14:paraId="052959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装乖耍帅换不停风格</w:t>
            </w:r>
          </w:p>
          <w:p w14:paraId="4F73A7C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青春有太多未知的猜测</w:t>
            </w:r>
          </w:p>
          <w:p w14:paraId="3E8DEC5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成长的烦恼算什么</w:t>
            </w:r>
          </w:p>
          <w:p w14:paraId="727920C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皮鞋擦亮换上西装佩戴上一克拉的梦想</w:t>
            </w:r>
          </w:p>
          <w:p w14:paraId="1C3AC2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我的勇敢充满电量昂首到达每一个地方</w:t>
            </w:r>
          </w:p>
          <w:p w14:paraId="178780D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这世界的太阳</w:t>
            </w:r>
          </w:p>
          <w:p w14:paraId="68A2AC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因为自信才能把我照亮</w:t>
            </w:r>
          </w:p>
          <w:p w14:paraId="6D6A34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这舞台的中央</w:t>
            </w:r>
          </w:p>
          <w:p w14:paraId="0721ACC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有我才闪亮</w:t>
            </w:r>
          </w:p>
          <w:p w14:paraId="3EF4843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有我才能发着光</w:t>
            </w:r>
          </w:p>
          <w:p w14:paraId="6750BCA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跟着我左手右手一个慢动作</w:t>
            </w:r>
          </w:p>
          <w:p w14:paraId="0D45D91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右手左手慢动作重播</w:t>
            </w:r>
          </w:p>
          <w:p w14:paraId="6A492B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这首歌给你快乐</w:t>
            </w:r>
          </w:p>
          <w:p w14:paraId="527A95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你有没有爱上我</w:t>
            </w:r>
          </w:p>
          <w:p w14:paraId="509B2D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跟着我鼻子眼睛动一动耳朵</w:t>
            </w:r>
          </w:p>
          <w:p w14:paraId="3C6AF8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装乖耍帅换不停风格</w:t>
            </w:r>
          </w:p>
          <w:p w14:paraId="481A35A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青春有太多未知的猜测</w:t>
            </w:r>
          </w:p>
          <w:p w14:paraId="31EECB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成长的烦恼算什么</w:t>
            </w:r>
          </w:p>
          <w:p w14:paraId="6571750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w:t>
            </w:r>
          </w:p>
          <w:p w14:paraId="3A032D8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28BA3C6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《校园的早晨》，由著名作曲家谷建芬作曲，诗人高枫作词。</w:t>
            </w:r>
          </w:p>
          <w:p w14:paraId="7CABAB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《健康快乐动起来》，由喻江作词，郑平昌作曲。</w:t>
            </w:r>
          </w:p>
          <w:p w14:paraId="0BE3237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《我的未来式》，由刘伟恩作词，Jun Gyu Jeon 作曲。</w:t>
            </w:r>
          </w:p>
          <w:p w14:paraId="48F7D4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《动起来》，由小美填词，伍乐城谱曲。</w:t>
            </w:r>
          </w:p>
          <w:p w14:paraId="4E6627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四、节目——《心理访谈》</w:t>
            </w:r>
          </w:p>
          <w:p w14:paraId="11E7CD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《心理访谈》是中央广播电视总台央视社会与法频道的一栏电视节目，也是提供心理学帮助的一个活动平台，由阿果、张小琴、周凌主持。</w:t>
            </w:r>
          </w:p>
          <w:p w14:paraId="534F75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心理访谈》定位为服务类节目，但是和其他生活服务类节目不同，主要是心灵服务，是深入人们心灵深处解决心理问题的深层次服务。每期节目都有具体的当事人到场，为了保护当事人的个人隐私，拍摄时会做出一些处理。在节目中，当事人把生活中遇到的一些难题，如人际交往、夫妻关系、亲子教育等问题向主持人倾诉，专家则从心理学、社会学等各学科的角度，帮助人们认识自己，了解自己，学习管理自己的情绪，学会与他人相处，并对具有同样困扰的人员给出指导意见，以帮助公众提高生活质量，促进家庭和谐，提升主观幸福感。</w:t>
            </w:r>
          </w:p>
          <w:p w14:paraId="11E1824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516571D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《开讲啦》。</w:t>
            </w:r>
          </w:p>
          <w:p w14:paraId="3C7C98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《大声说出来》。</w:t>
            </w:r>
          </w:p>
          <w:p w14:paraId="305661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《鲁豫有约》。</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eastAsia" w:ascii="Times New Roman" w:hAnsi="Times New Roman" w:eastAsia="宋体"/>
              </w:rPr>
              <w:t>4. 《非正式会谈》</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。因此明白了影响大学生心理健康的因素有个体因素、家庭因素、学校因素、社会因素。</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你的社会支持系统完善吗？当心情不好时，可以找他人倾诉吗？</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由于课的时长问题，没有时间让所有人进行展示，这个环节只能精选一两个人进行演示，应借助信息化手段，对学生的掌握程度进行多方位的测评。</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FF9983E"/>
    <w:rsid w:val="2E544C0E"/>
    <w:rsid w:val="30B61474"/>
    <w:rsid w:val="316300E7"/>
    <w:rsid w:val="33C87681"/>
    <w:rsid w:val="35EB1C9E"/>
    <w:rsid w:val="37D9ECE3"/>
    <w:rsid w:val="3BFF76B0"/>
    <w:rsid w:val="3FFF5074"/>
    <w:rsid w:val="54BC6BA4"/>
    <w:rsid w:val="55E02539"/>
    <w:rsid w:val="5D2123A5"/>
    <w:rsid w:val="619E44D3"/>
    <w:rsid w:val="620B756E"/>
    <w:rsid w:val="6DDF3EBD"/>
    <w:rsid w:val="6FB10D76"/>
    <w:rsid w:val="71AF9D7C"/>
    <w:rsid w:val="79765681"/>
    <w:rsid w:val="7DA623FB"/>
    <w:rsid w:val="7E417A1A"/>
    <w:rsid w:val="7FFFE2CE"/>
    <w:rsid w:val="9DFF5CC5"/>
    <w:rsid w:val="AEFF9907"/>
    <w:rsid w:val="BF97CDE9"/>
    <w:rsid w:val="BFBFEEE4"/>
    <w:rsid w:val="BFEF97CF"/>
    <w:rsid w:val="DDDDAF9E"/>
    <w:rsid w:val="F37DEC2A"/>
    <w:rsid w:val="F77EC689"/>
    <w:rsid w:val="FDBF2465"/>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24</Pages>
  <Words>1720</Words>
  <Characters>1768</Characters>
  <Lines>37</Lines>
  <Paragraphs>10</Paragraphs>
  <TotalTime>37</TotalTime>
  <ScaleCrop>false</ScaleCrop>
  <LinksUpToDate>false</LinksUpToDate>
  <CharactersWithSpaces>1785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2025-07-05T01:58:23Z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